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565" w:rsidRDefault="00A44565" w:rsidP="00D31FE5">
      <w:pPr>
        <w:spacing w:line="240" w:lineRule="atLeast"/>
        <w:ind w:left="6521"/>
        <w:rPr>
          <w:szCs w:val="28"/>
          <w:lang w:eastAsia="ar-SA"/>
        </w:rPr>
      </w:pPr>
      <w:r>
        <w:rPr>
          <w:szCs w:val="28"/>
          <w:lang w:eastAsia="ar-SA"/>
        </w:rPr>
        <w:t>ПРИЛОЖЕНИЕ № 2</w:t>
      </w:r>
    </w:p>
    <w:p w:rsidR="00A44565" w:rsidRDefault="00A44565" w:rsidP="00D31FE5">
      <w:pPr>
        <w:ind w:left="576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УТВЕРЖДЕН</w:t>
      </w:r>
    </w:p>
    <w:p w:rsidR="00A44565" w:rsidRDefault="00A44565" w:rsidP="00D31FE5">
      <w:pPr>
        <w:ind w:left="567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постановлением администрации муниципального образования </w:t>
      </w:r>
    </w:p>
    <w:p w:rsidR="00A44565" w:rsidRDefault="00A44565" w:rsidP="00D31FE5">
      <w:pPr>
        <w:ind w:left="567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Ленинградский район</w:t>
      </w:r>
    </w:p>
    <w:p w:rsidR="00A44565" w:rsidRPr="00E132B6" w:rsidRDefault="00A44565" w:rsidP="00D31FE5">
      <w:pPr>
        <w:ind w:left="576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от 09.06.2012 г. № 799</w:t>
      </w:r>
    </w:p>
    <w:p w:rsidR="00A44565" w:rsidRDefault="00A44565" w:rsidP="00D31FE5">
      <w:pPr>
        <w:autoSpaceDE w:val="0"/>
        <w:autoSpaceDN w:val="0"/>
        <w:adjustRightInd w:val="0"/>
        <w:jc w:val="both"/>
        <w:rPr>
          <w:szCs w:val="28"/>
        </w:rPr>
      </w:pPr>
    </w:p>
    <w:p w:rsidR="00A44565" w:rsidRDefault="00A44565" w:rsidP="00A04D50">
      <w:pPr>
        <w:pStyle w:val="ConsPlusTitle"/>
        <w:widowControl/>
        <w:ind w:firstLine="851"/>
        <w:jc w:val="center"/>
      </w:pPr>
      <w:r>
        <w:t>АДМИНИСТРАТИВНЫЙ РЕГЛАМЕНТ</w:t>
      </w:r>
    </w:p>
    <w:p w:rsidR="00A44565" w:rsidRDefault="00A44565" w:rsidP="00A04D50">
      <w:pPr>
        <w:pStyle w:val="ConsPlusTitle"/>
        <w:widowControl/>
        <w:ind w:firstLine="851"/>
        <w:jc w:val="center"/>
      </w:pPr>
      <w:r>
        <w:t>ПРЕДОСТАВЛЕНИЯ МУНИЦИПАЛЬНОЙ УСЛУГИ</w:t>
      </w:r>
    </w:p>
    <w:p w:rsidR="00A44565" w:rsidRPr="001045B5" w:rsidRDefault="00A44565" w:rsidP="00F30992">
      <w:pPr>
        <w:pStyle w:val="ConsPlusTitle"/>
        <w:widowControl/>
        <w:jc w:val="center"/>
        <w:rPr>
          <w:b w:val="0"/>
        </w:rPr>
      </w:pPr>
      <w:r w:rsidRPr="00CA17CF">
        <w:rPr>
          <w:b w:val="0"/>
        </w:rPr>
        <w:t>«У</w:t>
      </w:r>
      <w:r w:rsidRPr="001045B5">
        <w:rPr>
          <w:b w:val="0"/>
        </w:rPr>
        <w:t>тверждение схем расположения земельных участков на кадастровом плане или на кадастровой карте соответствующей территории»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A44565" w:rsidRDefault="00A44565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1. ОБЩИЕ ПОЛОЖЕНИЯ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1.1. Административный регламент по предоставлению муниципальной услуги </w:t>
      </w:r>
      <w:r w:rsidRPr="00D63D8A">
        <w:rPr>
          <w:szCs w:val="28"/>
        </w:rPr>
        <w:t>«</w:t>
      </w:r>
      <w:r>
        <w:rPr>
          <w:szCs w:val="28"/>
        </w:rPr>
        <w:t>Утверждение схем расположения земельных участков на кадастровом плане или на кадастровой карте соответствующей территории</w:t>
      </w:r>
      <w:r w:rsidRPr="00D63D8A">
        <w:rPr>
          <w:szCs w:val="28"/>
        </w:rPr>
        <w:t>»</w:t>
      </w:r>
      <w:r>
        <w:rPr>
          <w:szCs w:val="28"/>
        </w:rPr>
        <w:t xml:space="preserve"> (далее - Адм</w:t>
      </w:r>
      <w:r>
        <w:rPr>
          <w:szCs w:val="28"/>
        </w:rPr>
        <w:t>и</w:t>
      </w:r>
      <w:r>
        <w:rPr>
          <w:szCs w:val="28"/>
        </w:rPr>
        <w:t>нистративный регламент) определяет сроки и последовательность действий (административные процедуры) при предоставлении муниципальной услуги (далее - муниципальная услуга).</w:t>
      </w:r>
    </w:p>
    <w:p w:rsidR="00A44565" w:rsidRDefault="00A44565" w:rsidP="00F87FC0">
      <w:pPr>
        <w:ind w:firstLine="851"/>
        <w:rPr>
          <w:szCs w:val="28"/>
        </w:rPr>
      </w:pPr>
      <w:r>
        <w:rPr>
          <w:szCs w:val="28"/>
        </w:rPr>
        <w:t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 и включает в себя:</w:t>
      </w:r>
    </w:p>
    <w:p w:rsidR="00A44565" w:rsidRPr="00F80FD4" w:rsidRDefault="00A44565" w:rsidP="00F87FC0">
      <w:pPr>
        <w:ind w:firstLine="851"/>
        <w:rPr>
          <w:szCs w:val="28"/>
        </w:rPr>
      </w:pPr>
      <w:r>
        <w:rPr>
          <w:szCs w:val="28"/>
        </w:rPr>
        <w:t xml:space="preserve"> - </w:t>
      </w:r>
      <w:r w:rsidRPr="00F80FD4">
        <w:rPr>
          <w:szCs w:val="28"/>
        </w:rPr>
        <w:t>прием документов; </w:t>
      </w:r>
    </w:p>
    <w:p w:rsidR="00A44565" w:rsidRPr="00F80FD4" w:rsidRDefault="00A44565" w:rsidP="00F87FC0">
      <w:pPr>
        <w:ind w:firstLine="851"/>
        <w:rPr>
          <w:szCs w:val="28"/>
        </w:rPr>
      </w:pPr>
      <w:r>
        <w:rPr>
          <w:szCs w:val="28"/>
        </w:rPr>
        <w:t xml:space="preserve"> - </w:t>
      </w:r>
      <w:r w:rsidRPr="00F80FD4">
        <w:rPr>
          <w:szCs w:val="28"/>
        </w:rPr>
        <w:t>рассмотрение заявления; </w:t>
      </w:r>
    </w:p>
    <w:p w:rsidR="00A44565" w:rsidRDefault="00A44565" w:rsidP="00F87FC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 - </w:t>
      </w:r>
      <w:r w:rsidRPr="00F80FD4">
        <w:rPr>
          <w:szCs w:val="28"/>
        </w:rPr>
        <w:t>принятие решения о предоставлении либо об отказе в предоставлении муниципальной услуги</w:t>
      </w:r>
      <w:r>
        <w:rPr>
          <w:szCs w:val="28"/>
        </w:rPr>
        <w:t>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1.2. Круг заявителей.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Получателями муниципальной услуги (далее - заявители) являются: ф</w:t>
      </w:r>
      <w:r>
        <w:rPr>
          <w:szCs w:val="28"/>
        </w:rPr>
        <w:t>и</w:t>
      </w:r>
      <w:r>
        <w:rPr>
          <w:szCs w:val="28"/>
        </w:rPr>
        <w:t>зические и юридические лица.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 Порядок информирования о муниципальной услуге.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1.3.1. Информация о местонахождении и графике работы уполномоче</w:t>
      </w:r>
      <w:r>
        <w:rPr>
          <w:szCs w:val="28"/>
        </w:rPr>
        <w:t>н</w:t>
      </w:r>
      <w:r>
        <w:rPr>
          <w:szCs w:val="28"/>
        </w:rPr>
        <w:t>ных органов и адреса местонахождения уполномоченных органов:</w:t>
      </w:r>
    </w:p>
    <w:p w:rsidR="00A44565" w:rsidRDefault="00A44565" w:rsidP="00F30992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Муниципальное бюджетное учреждение "Многофункциональный центр  предоставления государственных и муниципальных услуг" муниципального образования Ленинградский район (далее - МФЦ) - 353740, ст. Ленинградская, ул. Красная, 136А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669"/>
      </w:tblGrid>
      <w:tr w:rsidR="00A44565" w:rsidTr="001045B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Default="00A44565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Pr="006635C8" w:rsidRDefault="00A44565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635C8">
              <w:rPr>
                <w:rFonts w:ascii="Times New Roman" w:hAnsi="Times New Roman" w:cs="Times New Roman"/>
                <w:sz w:val="28"/>
                <w:szCs w:val="28"/>
              </w:rPr>
              <w:t>Len_mfc@mail.ru</w:t>
            </w:r>
          </w:p>
        </w:tc>
      </w:tr>
      <w:tr w:rsidR="00A44565" w:rsidTr="001045B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Default="00A44565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Default="00A44565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www.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lenmfc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.ru            </w:t>
            </w:r>
          </w:p>
        </w:tc>
      </w:tr>
      <w:tr w:rsidR="00A44565" w:rsidTr="001045B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Default="00A44565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Default="00A44565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</w:tr>
      <w:tr w:rsidR="00A44565" w:rsidTr="001045B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Default="00A44565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Default="00A44565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:rsidR="00A44565" w:rsidRPr="00736E99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Адреса местонахождения исполнителей муниципальной услуги: 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Управление архитектуры и градостроительства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 - 353740, ст. Ленинградская, ул. Красноармейская, 17.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669"/>
      </w:tblGrid>
      <w:tr w:rsidR="00A44565" w:rsidTr="001045B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Default="00A44565" w:rsidP="00F87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Pr="00115151" w:rsidRDefault="00A44565" w:rsidP="00F87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Lenininform@yandex.ru</w:t>
            </w:r>
          </w:p>
        </w:tc>
      </w:tr>
      <w:tr w:rsidR="00A44565" w:rsidTr="001045B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Default="00A44565" w:rsidP="00F87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Pr="00115151" w:rsidRDefault="00A44565" w:rsidP="00F87FC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A44565" w:rsidTr="001045B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Default="00A44565" w:rsidP="00F87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Pr="00115151" w:rsidRDefault="00A44565" w:rsidP="00F87FC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  <w:tr w:rsidR="00A44565" w:rsidTr="001045B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Default="00A44565" w:rsidP="00F87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565" w:rsidRDefault="00A44565" w:rsidP="00F87FC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</w:tbl>
    <w:p w:rsidR="00A44565" w:rsidRDefault="00A44565" w:rsidP="0029471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График приема граждан по вопросам предоставления муниципальной услуги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район:</w:t>
      </w:r>
    </w:p>
    <w:tbl>
      <w:tblPr>
        <w:tblpPr w:leftFromText="180" w:rightFromText="180" w:vertAnchor="text" w:horzAnchor="margin" w:tblpY="149"/>
        <w:tblW w:w="9747" w:type="dxa"/>
        <w:tblCellMar>
          <w:left w:w="0" w:type="dxa"/>
          <w:right w:w="0" w:type="dxa"/>
        </w:tblCellMar>
        <w:tblLook w:val="00A0"/>
      </w:tblPr>
      <w:tblGrid>
        <w:gridCol w:w="1908"/>
        <w:gridCol w:w="7839"/>
      </w:tblGrid>
      <w:tr w:rsidR="00A44565" w:rsidRPr="00137D36" w:rsidTr="001045B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565CD5" w:rsidRDefault="00A44565" w:rsidP="00B726BB">
            <w:pPr>
              <w:jc w:val="both"/>
              <w:rPr>
                <w:sz w:val="24"/>
                <w:szCs w:val="24"/>
              </w:rPr>
            </w:pPr>
            <w:r w:rsidRPr="00565CD5">
              <w:rPr>
                <w:sz w:val="24"/>
                <w:szCs w:val="24"/>
              </w:rPr>
              <w:t> День недели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565CD5" w:rsidRDefault="00A44565" w:rsidP="00B726BB">
            <w:pPr>
              <w:jc w:val="both"/>
              <w:rPr>
                <w:sz w:val="24"/>
                <w:szCs w:val="24"/>
              </w:rPr>
            </w:pPr>
            <w:r w:rsidRPr="00565CD5">
              <w:rPr>
                <w:sz w:val="24"/>
                <w:szCs w:val="24"/>
              </w:rPr>
              <w:t xml:space="preserve">Время приема </w:t>
            </w:r>
            <w:r>
              <w:rPr>
                <w:sz w:val="24"/>
                <w:szCs w:val="24"/>
              </w:rPr>
              <w:t>граждан</w:t>
            </w:r>
          </w:p>
        </w:tc>
      </w:tr>
      <w:tr w:rsidR="00A44565" w:rsidRPr="00137D36" w:rsidTr="001045B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565CD5" w:rsidRDefault="00A44565" w:rsidP="00B726BB">
            <w:pPr>
              <w:jc w:val="both"/>
              <w:rPr>
                <w:sz w:val="24"/>
                <w:szCs w:val="24"/>
              </w:rPr>
            </w:pPr>
            <w:r w:rsidRPr="00565CD5">
              <w:rPr>
                <w:sz w:val="24"/>
                <w:szCs w:val="24"/>
              </w:rPr>
              <w:t>Понедельник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565CD5" w:rsidRDefault="00A44565" w:rsidP="00B726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8.00-17.00 (перерыв 12.00-13.00)</w:t>
            </w:r>
          </w:p>
        </w:tc>
      </w:tr>
      <w:tr w:rsidR="00A44565" w:rsidRPr="00137D36" w:rsidTr="001045B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565CD5" w:rsidRDefault="00A44565" w:rsidP="00B726BB">
            <w:pPr>
              <w:jc w:val="both"/>
              <w:rPr>
                <w:sz w:val="24"/>
                <w:szCs w:val="24"/>
              </w:rPr>
            </w:pPr>
            <w:r w:rsidRPr="00565CD5">
              <w:rPr>
                <w:sz w:val="24"/>
                <w:szCs w:val="24"/>
              </w:rPr>
              <w:t>Вторник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565CD5" w:rsidRDefault="00A44565" w:rsidP="00B726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8.00-17.00 (перерыв 12.00-13.00)</w:t>
            </w:r>
          </w:p>
        </w:tc>
      </w:tr>
      <w:tr w:rsidR="00A44565" w:rsidRPr="00137D36" w:rsidTr="001045B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565CD5" w:rsidRDefault="00A44565" w:rsidP="00B726BB">
            <w:pPr>
              <w:jc w:val="both"/>
              <w:rPr>
                <w:sz w:val="24"/>
                <w:szCs w:val="24"/>
              </w:rPr>
            </w:pPr>
            <w:r w:rsidRPr="00565CD5">
              <w:rPr>
                <w:sz w:val="24"/>
                <w:szCs w:val="24"/>
              </w:rPr>
              <w:t>Среда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565CD5" w:rsidRDefault="00A44565" w:rsidP="00B726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8.00-17.00 (перерыв 12.00-13.00)</w:t>
            </w:r>
          </w:p>
        </w:tc>
      </w:tr>
      <w:tr w:rsidR="00A44565" w:rsidRPr="00137D36" w:rsidTr="001045B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565CD5" w:rsidRDefault="00A44565" w:rsidP="00B726BB">
            <w:pPr>
              <w:jc w:val="both"/>
              <w:rPr>
                <w:sz w:val="24"/>
                <w:szCs w:val="24"/>
              </w:rPr>
            </w:pPr>
            <w:r w:rsidRPr="00565CD5">
              <w:rPr>
                <w:sz w:val="24"/>
                <w:szCs w:val="24"/>
              </w:rPr>
              <w:t>Четверг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565CD5" w:rsidRDefault="00A44565" w:rsidP="00B726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44565" w:rsidRPr="00137D36" w:rsidTr="001045B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565CD5" w:rsidRDefault="00A44565" w:rsidP="00B726BB">
            <w:pPr>
              <w:jc w:val="both"/>
              <w:rPr>
                <w:sz w:val="24"/>
                <w:szCs w:val="24"/>
              </w:rPr>
            </w:pPr>
            <w:r w:rsidRPr="00565CD5">
              <w:rPr>
                <w:sz w:val="24"/>
                <w:szCs w:val="24"/>
              </w:rPr>
              <w:t>Пятница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565CD5" w:rsidRDefault="00A44565" w:rsidP="00B726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44565" w:rsidRDefault="00A44565" w:rsidP="00743FF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1.3.2. График приема граждан по вопросам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в МФЦ:</w:t>
      </w:r>
    </w:p>
    <w:tbl>
      <w:tblPr>
        <w:tblpPr w:leftFromText="180" w:rightFromText="180" w:vertAnchor="text" w:horzAnchor="margin" w:tblpY="192"/>
        <w:tblW w:w="9747" w:type="dxa"/>
        <w:tblCellMar>
          <w:left w:w="0" w:type="dxa"/>
          <w:right w:w="0" w:type="dxa"/>
        </w:tblCellMar>
        <w:tblLook w:val="00A0"/>
      </w:tblPr>
      <w:tblGrid>
        <w:gridCol w:w="1803"/>
        <w:gridCol w:w="2133"/>
        <w:gridCol w:w="2551"/>
        <w:gridCol w:w="3260"/>
      </w:tblGrid>
      <w:tr w:rsidR="00A44565" w:rsidRPr="00B726BB" w:rsidTr="001045B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rPr>
                <w:szCs w:val="28"/>
              </w:rPr>
            </w:pPr>
            <w:r w:rsidRPr="00B726BB">
              <w:rPr>
                <w:szCs w:val="28"/>
              </w:rPr>
              <w:t> День недели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rPr>
                <w:szCs w:val="28"/>
              </w:rPr>
            </w:pPr>
            <w:r w:rsidRPr="00B726BB">
              <w:rPr>
                <w:szCs w:val="28"/>
              </w:rPr>
              <w:t>Время приема заявлений и документов от заявителей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rPr>
                <w:szCs w:val="28"/>
              </w:rPr>
            </w:pPr>
            <w:r w:rsidRPr="00B726BB">
              <w:rPr>
                <w:szCs w:val="28"/>
              </w:rPr>
              <w:t>Время выдачи з</w:t>
            </w:r>
            <w:r w:rsidRPr="00B726BB">
              <w:rPr>
                <w:szCs w:val="28"/>
              </w:rPr>
              <w:t>а</w:t>
            </w:r>
            <w:r w:rsidRPr="00B726BB">
              <w:rPr>
                <w:szCs w:val="28"/>
              </w:rPr>
              <w:t>прашиваемых д</w:t>
            </w:r>
            <w:r w:rsidRPr="00B726BB">
              <w:rPr>
                <w:szCs w:val="28"/>
              </w:rPr>
              <w:t>о</w:t>
            </w:r>
            <w:r w:rsidRPr="00B726BB">
              <w:rPr>
                <w:szCs w:val="28"/>
              </w:rPr>
              <w:t>кументов (мотив</w:t>
            </w:r>
            <w:r w:rsidRPr="00B726BB">
              <w:rPr>
                <w:szCs w:val="28"/>
              </w:rPr>
              <w:t>и</w:t>
            </w:r>
            <w:r w:rsidRPr="00B726BB">
              <w:rPr>
                <w:szCs w:val="28"/>
              </w:rPr>
              <w:t>рованных отказов) заявителям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rPr>
                <w:szCs w:val="28"/>
              </w:rPr>
            </w:pPr>
            <w:r w:rsidRPr="00B726BB">
              <w:rPr>
                <w:szCs w:val="28"/>
              </w:rPr>
              <w:t>Время обработки и учета обращений заявителей</w:t>
            </w:r>
          </w:p>
        </w:tc>
      </w:tr>
      <w:tr w:rsidR="00A44565" w:rsidRPr="00B726BB" w:rsidTr="001045B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Понедельник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</w:tr>
      <w:tr w:rsidR="00A44565" w:rsidRPr="00B726BB" w:rsidTr="001045B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Вторник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</w:tr>
      <w:tr w:rsidR="00A44565" w:rsidRPr="00B726BB" w:rsidTr="001045B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Среда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</w:tr>
      <w:tr w:rsidR="00A44565" w:rsidRPr="00B726BB" w:rsidTr="001045B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Четверг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</w:tr>
      <w:tr w:rsidR="00A44565" w:rsidRPr="00B726BB" w:rsidTr="001045B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Пятница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17-00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 8-00 до 16-00</w:t>
            </w:r>
          </w:p>
        </w:tc>
      </w:tr>
      <w:tr w:rsidR="00A44565" w:rsidRPr="00B726BB" w:rsidTr="001045B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суббота</w:t>
            </w:r>
          </w:p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>воскресенье</w:t>
            </w:r>
          </w:p>
        </w:tc>
        <w:tc>
          <w:tcPr>
            <w:tcW w:w="7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 xml:space="preserve">                 С 8-00 до 13-00, без перерыва </w:t>
            </w:r>
          </w:p>
          <w:p w:rsidR="00A44565" w:rsidRPr="00B726BB" w:rsidRDefault="00A44565" w:rsidP="00B726BB">
            <w:pPr>
              <w:jc w:val="both"/>
              <w:rPr>
                <w:szCs w:val="28"/>
              </w:rPr>
            </w:pPr>
            <w:r w:rsidRPr="00B726BB">
              <w:rPr>
                <w:szCs w:val="28"/>
              </w:rPr>
              <w:t xml:space="preserve">                               Выходной                        </w:t>
            </w:r>
          </w:p>
        </w:tc>
      </w:tr>
    </w:tbl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информации о порядке исполнения муниципальной услуги осуществляется: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МФЦ;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 использованием средств телефонной связи;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посредством письменных обращений в МФЦ;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 информационных стендах МФЦ;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723276">
        <w:rPr>
          <w:szCs w:val="28"/>
        </w:rPr>
        <w:t>на Едином портале государственных и муниципальных услуг Красн</w:t>
      </w:r>
      <w:r w:rsidRPr="00723276">
        <w:rPr>
          <w:szCs w:val="28"/>
        </w:rPr>
        <w:t>о</w:t>
      </w:r>
      <w:r w:rsidRPr="00723276">
        <w:rPr>
          <w:szCs w:val="28"/>
        </w:rPr>
        <w:t xml:space="preserve">дарского края по адресу: </w:t>
      </w:r>
      <w:hyperlink r:id="rId6" w:history="1">
        <w:r w:rsidRPr="00723276">
          <w:rPr>
            <w:rStyle w:val="Hyperlink"/>
            <w:rFonts w:cs="Arial"/>
            <w:szCs w:val="28"/>
          </w:rPr>
          <w:t>http://pgu.krasnodar.ru/</w:t>
        </w:r>
      </w:hyperlink>
      <w:r w:rsidRPr="00723276">
        <w:rPr>
          <w:szCs w:val="28"/>
        </w:rPr>
        <w:t xml:space="preserve"> (далее - Пор</w:t>
      </w:r>
      <w:r>
        <w:rPr>
          <w:szCs w:val="28"/>
        </w:rPr>
        <w:t>тал).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1.3.3. Порядок, форма и место размещения информации.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 процедуре предоставления муниципальной услуги соо</w:t>
      </w:r>
      <w:r>
        <w:rPr>
          <w:szCs w:val="28"/>
        </w:rPr>
        <w:t>б</w:t>
      </w:r>
      <w:r>
        <w:rPr>
          <w:szCs w:val="28"/>
        </w:rPr>
        <w:t>щается по номерам телефонов для справок (консультаций) МФЦ, а также ра</w:t>
      </w:r>
      <w:r>
        <w:rPr>
          <w:szCs w:val="28"/>
        </w:rPr>
        <w:t>з</w:t>
      </w:r>
      <w:r>
        <w:rPr>
          <w:szCs w:val="28"/>
        </w:rPr>
        <w:t>мещается в сети Интернет.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Рассмотрение индивидуального обращения физического лица осущест</w:t>
      </w:r>
      <w:r>
        <w:rPr>
          <w:szCs w:val="28"/>
        </w:rPr>
        <w:t>в</w:t>
      </w:r>
      <w:r>
        <w:rPr>
          <w:szCs w:val="28"/>
        </w:rPr>
        <w:t>ляется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об исполнении муниципальной услуги по вопросам регис</w:t>
      </w:r>
      <w:r>
        <w:rPr>
          <w:szCs w:val="28"/>
        </w:rPr>
        <w:t>т</w:t>
      </w:r>
      <w:r>
        <w:rPr>
          <w:szCs w:val="28"/>
        </w:rPr>
        <w:t>рации и исполнения обращений физических лиц предоставляется специалист</w:t>
      </w:r>
      <w:r>
        <w:rPr>
          <w:szCs w:val="28"/>
        </w:rPr>
        <w:t>а</w:t>
      </w:r>
      <w:r>
        <w:rPr>
          <w:szCs w:val="28"/>
        </w:rPr>
        <w:t>ми МФЦ бесплатно. Информирование заявителей организуется индивидуально или публично. Форма информирования может быть устной или письменной, в зависимости от формы обращения заинтересованных лиц и их представителей.</w:t>
      </w:r>
    </w:p>
    <w:p w:rsidR="00A44565" w:rsidRPr="0048623F" w:rsidRDefault="00A44565" w:rsidP="008F18D3">
      <w:pPr>
        <w:ind w:firstLine="900"/>
        <w:jc w:val="both"/>
        <w:rPr>
          <w:color w:val="000000"/>
          <w:szCs w:val="28"/>
          <w:highlight w:val="yellow"/>
        </w:rPr>
      </w:pPr>
      <w:r w:rsidRPr="0048623F">
        <w:rPr>
          <w:color w:val="000000"/>
          <w:szCs w:val="28"/>
        </w:rPr>
        <w:t xml:space="preserve">Информационный стенд размещается при входе в помещения </w:t>
      </w:r>
      <w:r>
        <w:rPr>
          <w:color w:val="000000"/>
          <w:szCs w:val="28"/>
        </w:rPr>
        <w:t>управл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ния архитектуры и градостроительства администрации муниципального обр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зования Ленинградский район</w:t>
      </w:r>
      <w:r w:rsidRPr="0048623F">
        <w:rPr>
          <w:color w:val="000000"/>
          <w:szCs w:val="28"/>
        </w:rPr>
        <w:t>.</w:t>
      </w:r>
    </w:p>
    <w:p w:rsidR="00A44565" w:rsidRPr="0048623F" w:rsidRDefault="00A44565" w:rsidP="008F18D3">
      <w:pPr>
        <w:pStyle w:val="11"/>
        <w:tabs>
          <w:tab w:val="clear" w:pos="360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На информационных стендах в помещении, предназначенном для при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 xml:space="preserve">ма документов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услуги, размещается сл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>дующая информация:</w:t>
      </w:r>
    </w:p>
    <w:p w:rsidR="00A44565" w:rsidRPr="0048623F" w:rsidRDefault="00A44565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извлечения из законодательных и иных нормативных правовых актов, содержащих нормы, регулирующие деятельность по оказанию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A44565" w:rsidRPr="0048623F" w:rsidRDefault="00A44565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текст настоящего Административного регламента с приложениями;</w:t>
      </w:r>
    </w:p>
    <w:p w:rsidR="00A44565" w:rsidRPr="0048623F" w:rsidRDefault="00A44565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блок-схемы и краткое описание порядка предоставления услуги;</w:t>
      </w:r>
    </w:p>
    <w:p w:rsidR="00A44565" w:rsidRPr="0048623F" w:rsidRDefault="00A44565" w:rsidP="008F18D3">
      <w:pPr>
        <w:pStyle w:val="10"/>
        <w:tabs>
          <w:tab w:val="clear" w:pos="360"/>
          <w:tab w:val="num" w:pos="709"/>
          <w:tab w:val="left" w:pos="1418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перечни документов, необходимых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</w:t>
      </w:r>
      <w:r w:rsidRPr="0048623F">
        <w:rPr>
          <w:color w:val="000000"/>
          <w:sz w:val="28"/>
          <w:szCs w:val="28"/>
        </w:rPr>
        <w:t>ь</w:t>
      </w:r>
      <w:r w:rsidRPr="0048623F">
        <w:rPr>
          <w:color w:val="000000"/>
          <w:sz w:val="28"/>
          <w:szCs w:val="28"/>
        </w:rPr>
        <w:t>ной услуги, и требования, предъявляемые к этим документам;</w:t>
      </w:r>
    </w:p>
    <w:p w:rsidR="00A44565" w:rsidRPr="0048623F" w:rsidRDefault="00A44565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образцы оформления документов, необходимых для предоставления 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A44565" w:rsidRPr="0048623F" w:rsidRDefault="00A44565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месторасположение, график (режим) работы, номера телефонов, адр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 xml:space="preserve">са Интернет-сайтов и электронной почты органов, в которых заявители могут получить документы, необходимые для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A44565" w:rsidRDefault="00A44565" w:rsidP="008F18D3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</w:rPr>
        <w:t>-</w:t>
      </w:r>
      <w:r w:rsidRPr="001B35A2">
        <w:rPr>
          <w:color w:val="FF0000"/>
        </w:rPr>
        <w:t xml:space="preserve"> </w:t>
      </w:r>
      <w:r w:rsidRPr="0048623F">
        <w:rPr>
          <w:color w:val="000000"/>
          <w:szCs w:val="28"/>
        </w:rPr>
        <w:t xml:space="preserve">основания отказа в предоставлении </w:t>
      </w:r>
      <w:r>
        <w:rPr>
          <w:color w:val="000000"/>
          <w:szCs w:val="28"/>
        </w:rPr>
        <w:t>м</w:t>
      </w:r>
      <w:r w:rsidRPr="0048623F">
        <w:rPr>
          <w:color w:val="000000"/>
          <w:szCs w:val="28"/>
        </w:rPr>
        <w:t>униципальной услуги.</w:t>
      </w:r>
    </w:p>
    <w:p w:rsidR="00A44565" w:rsidRPr="0048623F" w:rsidRDefault="00A44565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1.3.4.</w:t>
      </w:r>
      <w:r w:rsidRPr="0048623F">
        <w:rPr>
          <w:color w:val="000000"/>
          <w:szCs w:val="28"/>
        </w:rPr>
        <w:t xml:space="preserve"> Места для ожидания должны быть оборудованы стульями, кр</w:t>
      </w:r>
      <w:r w:rsidRPr="0048623F">
        <w:rPr>
          <w:color w:val="000000"/>
          <w:szCs w:val="28"/>
        </w:rPr>
        <w:t>е</w:t>
      </w:r>
      <w:r w:rsidRPr="0048623F">
        <w:rPr>
          <w:color w:val="000000"/>
          <w:szCs w:val="28"/>
        </w:rPr>
        <w:t>сельными секциями. Количество мест ожидания определяется исходя из факт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ческой нагрузки и возможностей для их размещения в здании, но не может с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ставлять менее 3 мест.</w:t>
      </w:r>
    </w:p>
    <w:p w:rsidR="00A44565" w:rsidRPr="0048623F" w:rsidRDefault="00A44565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1.3.5.</w:t>
      </w:r>
      <w:r w:rsidRPr="0048623F">
        <w:rPr>
          <w:color w:val="000000"/>
          <w:szCs w:val="28"/>
        </w:rPr>
        <w:t xml:space="preserve"> В местах предоставления муниципальной услуги предусматрив</w:t>
      </w:r>
      <w:r w:rsidRPr="0048623F">
        <w:rPr>
          <w:color w:val="000000"/>
          <w:szCs w:val="28"/>
        </w:rPr>
        <w:t>а</w:t>
      </w:r>
      <w:r w:rsidRPr="0048623F">
        <w:rPr>
          <w:color w:val="000000"/>
          <w:szCs w:val="28"/>
        </w:rPr>
        <w:t>ется оборудование доступных мест общественного пользования (туалетов).</w:t>
      </w:r>
    </w:p>
    <w:p w:rsidR="00A44565" w:rsidRPr="0048623F" w:rsidRDefault="00A44565" w:rsidP="006E28BB">
      <w:pPr>
        <w:pStyle w:val="NoSpacing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1.3.6.</w:t>
      </w:r>
      <w:r w:rsidRPr="0048623F">
        <w:rPr>
          <w:rFonts w:ascii="Times New Roman" w:hAnsi="Times New Roman"/>
          <w:color w:val="000000"/>
          <w:sz w:val="28"/>
          <w:szCs w:val="28"/>
        </w:rPr>
        <w:t xml:space="preserve"> Показатели доступности и качества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44565" w:rsidRPr="0048623F" w:rsidRDefault="00A44565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степень информированности граждан о порядке предоставления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ципальной услуги (доступность информации о муниципальной услуге, возмо</w:t>
      </w:r>
      <w:r w:rsidRPr="0048623F">
        <w:rPr>
          <w:color w:val="000000"/>
          <w:szCs w:val="28"/>
        </w:rPr>
        <w:t>ж</w:t>
      </w:r>
      <w:r w:rsidRPr="0048623F">
        <w:rPr>
          <w:color w:val="000000"/>
          <w:szCs w:val="28"/>
        </w:rPr>
        <w:t>ность выбора способа получения информации);</w:t>
      </w:r>
    </w:p>
    <w:p w:rsidR="00A44565" w:rsidRPr="0048623F" w:rsidRDefault="00A44565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возможность выбора заявителем формы обращения за предоставлением муниципальной услуги (лично, посредством почтовой связи, в форме электро</w:t>
      </w:r>
      <w:r w:rsidRPr="0048623F">
        <w:rPr>
          <w:color w:val="000000"/>
          <w:szCs w:val="28"/>
        </w:rPr>
        <w:t>н</w:t>
      </w:r>
      <w:r w:rsidRPr="0048623F">
        <w:rPr>
          <w:color w:val="000000"/>
          <w:szCs w:val="28"/>
        </w:rPr>
        <w:t>ного документооборота через портал государственных и муниципальных у</w:t>
      </w:r>
      <w:r w:rsidRPr="0048623F">
        <w:rPr>
          <w:color w:val="000000"/>
          <w:szCs w:val="28"/>
        </w:rPr>
        <w:t>с</w:t>
      </w:r>
      <w:r w:rsidRPr="0048623F">
        <w:rPr>
          <w:color w:val="000000"/>
          <w:szCs w:val="28"/>
        </w:rPr>
        <w:t>луг);</w:t>
      </w:r>
    </w:p>
    <w:p w:rsidR="00A44565" w:rsidRPr="0048623F" w:rsidRDefault="00A44565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физическая доступность помещений, в которых предоставляется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ципальная услуга, для граждан с ограничениями жизнедеятельности;</w:t>
      </w:r>
    </w:p>
    <w:p w:rsidR="00A44565" w:rsidRPr="0048623F" w:rsidRDefault="00A44565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своевременность предоставления муниципальной услуги в соответс</w:t>
      </w:r>
      <w:r w:rsidRPr="0048623F">
        <w:rPr>
          <w:color w:val="000000"/>
          <w:szCs w:val="28"/>
        </w:rPr>
        <w:t>т</w:t>
      </w:r>
      <w:r w:rsidRPr="0048623F">
        <w:rPr>
          <w:color w:val="000000"/>
          <w:szCs w:val="28"/>
        </w:rPr>
        <w:t>вии с административным регламентом;</w:t>
      </w:r>
    </w:p>
    <w:p w:rsidR="00A44565" w:rsidRDefault="00A44565" w:rsidP="006E28BB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  <w:szCs w:val="28"/>
        </w:rPr>
        <w:t>- отсутствие обоснованных жалоб заявителей на действия (бездействия) должностных лиц при предоставлении муниципальной услуги.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Публичное устное информирование осуществляется с привлечением средств массовой информации и радио.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A44565" w:rsidRDefault="00A44565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2. СТАНДАРТ ПРЕДОСТАВЛЕНИЯ 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МУНИЦИПАЛЬНОЙ УСЛУГИ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2.1. Наименование муниципальной услуги: «Утверждение схем расп</w:t>
      </w:r>
      <w:r>
        <w:rPr>
          <w:szCs w:val="28"/>
        </w:rPr>
        <w:t>о</w:t>
      </w:r>
      <w:r>
        <w:rPr>
          <w:szCs w:val="28"/>
        </w:rPr>
        <w:t>ложения земельных участков на кадастровом плане или на кадастровой карте соответствующей территории».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2.2. Муниципальная услуга предоставляется управлением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 xml:space="preserve">ский район (ответственный исполнитель) при участии заявителя, </w:t>
      </w:r>
      <w:r w:rsidRPr="006C1AB1">
        <w:rPr>
          <w:szCs w:val="28"/>
        </w:rPr>
        <w:t>Ленингра</w:t>
      </w:r>
      <w:r w:rsidRPr="006C1AB1">
        <w:rPr>
          <w:szCs w:val="28"/>
        </w:rPr>
        <w:t>д</w:t>
      </w:r>
      <w:r w:rsidRPr="006C1AB1">
        <w:rPr>
          <w:szCs w:val="28"/>
        </w:rPr>
        <w:t>ского отдела управления федеральной службы государственной регистрации, кадастра и картографии по Краснодарскому краю</w:t>
      </w:r>
      <w:r>
        <w:rPr>
          <w:szCs w:val="28"/>
        </w:rPr>
        <w:t xml:space="preserve">,  </w:t>
      </w:r>
      <w:r w:rsidRPr="006C1AB1">
        <w:rPr>
          <w:szCs w:val="28"/>
        </w:rPr>
        <w:t>ИФНС России</w:t>
      </w:r>
      <w:r>
        <w:rPr>
          <w:szCs w:val="28"/>
        </w:rPr>
        <w:t>, о</w:t>
      </w:r>
      <w:r w:rsidRPr="006C1AB1">
        <w:rPr>
          <w:szCs w:val="28"/>
        </w:rPr>
        <w:t>рган</w:t>
      </w:r>
      <w:r>
        <w:rPr>
          <w:szCs w:val="28"/>
        </w:rPr>
        <w:t>ы</w:t>
      </w:r>
      <w:r w:rsidRPr="006C1AB1">
        <w:rPr>
          <w:szCs w:val="28"/>
        </w:rPr>
        <w:t xml:space="preserve"> м</w:t>
      </w:r>
      <w:r w:rsidRPr="006C1AB1">
        <w:rPr>
          <w:szCs w:val="28"/>
        </w:rPr>
        <w:t>е</w:t>
      </w:r>
      <w:r w:rsidRPr="006C1AB1">
        <w:rPr>
          <w:szCs w:val="28"/>
        </w:rPr>
        <w:t>стного самоуправления администрации муниципального образования Лени</w:t>
      </w:r>
      <w:r w:rsidRPr="006C1AB1">
        <w:rPr>
          <w:szCs w:val="28"/>
        </w:rPr>
        <w:t>н</w:t>
      </w:r>
      <w:r w:rsidRPr="006C1AB1">
        <w:rPr>
          <w:szCs w:val="28"/>
        </w:rPr>
        <w:t>градский район</w:t>
      </w:r>
      <w:r>
        <w:rPr>
          <w:szCs w:val="28"/>
        </w:rPr>
        <w:t>, проектной организации</w:t>
      </w:r>
      <w:r w:rsidRPr="006C1AB1">
        <w:rPr>
          <w:szCs w:val="28"/>
        </w:rPr>
        <w:t xml:space="preserve"> </w:t>
      </w:r>
      <w:r>
        <w:rPr>
          <w:szCs w:val="28"/>
        </w:rPr>
        <w:t>(участник).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предоставлении муниципальной услуги управление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взаимодействует с: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6C1AB1">
        <w:rPr>
          <w:szCs w:val="28"/>
        </w:rPr>
        <w:t>Ленинградск</w:t>
      </w:r>
      <w:r>
        <w:rPr>
          <w:szCs w:val="28"/>
        </w:rPr>
        <w:t>им</w:t>
      </w:r>
      <w:r w:rsidRPr="006C1AB1">
        <w:rPr>
          <w:szCs w:val="28"/>
        </w:rPr>
        <w:t xml:space="preserve"> отдел</w:t>
      </w:r>
      <w:r>
        <w:rPr>
          <w:szCs w:val="28"/>
        </w:rPr>
        <w:t>ом</w:t>
      </w:r>
      <w:r w:rsidRPr="006C1AB1">
        <w:rPr>
          <w:szCs w:val="28"/>
        </w:rPr>
        <w:t xml:space="preserve"> </w:t>
      </w:r>
      <w:r>
        <w:rPr>
          <w:szCs w:val="28"/>
        </w:rPr>
        <w:t>У</w:t>
      </w:r>
      <w:r w:rsidRPr="006C1AB1">
        <w:rPr>
          <w:szCs w:val="28"/>
        </w:rPr>
        <w:t xml:space="preserve">правления </w:t>
      </w:r>
      <w:r>
        <w:rPr>
          <w:szCs w:val="28"/>
        </w:rPr>
        <w:t>Ф</w:t>
      </w:r>
      <w:r w:rsidRPr="006C1AB1">
        <w:rPr>
          <w:szCs w:val="28"/>
        </w:rPr>
        <w:t>едеральной службы государс</w:t>
      </w:r>
      <w:r w:rsidRPr="006C1AB1">
        <w:rPr>
          <w:szCs w:val="28"/>
        </w:rPr>
        <w:t>т</w:t>
      </w:r>
      <w:r w:rsidRPr="006C1AB1">
        <w:rPr>
          <w:szCs w:val="28"/>
        </w:rPr>
        <w:t>венной регистрации, кадастра и картографии по Краснодарскому краю</w:t>
      </w:r>
      <w:r>
        <w:rPr>
          <w:szCs w:val="28"/>
        </w:rPr>
        <w:t xml:space="preserve">; 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6C1AB1">
        <w:rPr>
          <w:szCs w:val="28"/>
        </w:rPr>
        <w:t>ИФНС России</w:t>
      </w:r>
      <w:r>
        <w:rPr>
          <w:szCs w:val="28"/>
        </w:rPr>
        <w:t>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Администрациями сельских поселений Ленинградского района.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2.3. Описание результата предоставления муниципальной услуги.</w:t>
      </w:r>
    </w:p>
    <w:p w:rsidR="00A44565" w:rsidRDefault="00A44565" w:rsidP="004F06DA">
      <w:pPr>
        <w:ind w:firstLine="851"/>
        <w:jc w:val="both"/>
        <w:rPr>
          <w:szCs w:val="28"/>
        </w:rPr>
      </w:pPr>
      <w:r>
        <w:rPr>
          <w:szCs w:val="28"/>
        </w:rPr>
        <w:t xml:space="preserve">Конечным результатом предоставления муниципальной услуги является </w:t>
      </w:r>
      <w:r w:rsidRPr="001C4F09">
        <w:rPr>
          <w:szCs w:val="28"/>
        </w:rPr>
        <w:t xml:space="preserve">утверждение </w:t>
      </w:r>
      <w:r>
        <w:rPr>
          <w:szCs w:val="28"/>
        </w:rPr>
        <w:t xml:space="preserve">схемы расположения земельных участков на кадастровом плане или на кадастровой карте соответствующей территории, </w:t>
      </w:r>
      <w:r w:rsidRPr="001C4F09">
        <w:rPr>
          <w:szCs w:val="28"/>
        </w:rPr>
        <w:t>отказ в утверждени</w:t>
      </w:r>
      <w:r>
        <w:rPr>
          <w:szCs w:val="28"/>
        </w:rPr>
        <w:t>и</w:t>
      </w:r>
      <w:r w:rsidRPr="001C4F09">
        <w:rPr>
          <w:szCs w:val="28"/>
        </w:rPr>
        <w:t xml:space="preserve"> </w:t>
      </w:r>
      <w:r>
        <w:rPr>
          <w:szCs w:val="28"/>
        </w:rPr>
        <w:t>схемы расположения земельных участков на кадастровом плане или на кадас</w:t>
      </w:r>
      <w:r>
        <w:rPr>
          <w:szCs w:val="28"/>
        </w:rPr>
        <w:t>т</w:t>
      </w:r>
      <w:r>
        <w:rPr>
          <w:szCs w:val="28"/>
        </w:rPr>
        <w:t>ровой карте соответствующей территории</w:t>
      </w:r>
      <w:r w:rsidRPr="001C4F09">
        <w:rPr>
          <w:szCs w:val="28"/>
        </w:rPr>
        <w:t>. 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2.4. Срок предоставления муниципальной услуги.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Общий срок предоставления муниципальной услуги не может прев</w:t>
      </w:r>
      <w:r>
        <w:rPr>
          <w:szCs w:val="28"/>
        </w:rPr>
        <w:t>ы</w:t>
      </w:r>
      <w:r>
        <w:rPr>
          <w:szCs w:val="28"/>
        </w:rPr>
        <w:t>шать 30 дней, причем в указанный срок не входят сроки предоставления и</w:t>
      </w:r>
      <w:r>
        <w:rPr>
          <w:szCs w:val="28"/>
        </w:rPr>
        <w:t>н</w:t>
      </w:r>
      <w:r>
        <w:rPr>
          <w:szCs w:val="28"/>
        </w:rPr>
        <w:t xml:space="preserve">формации и проведения регистрационных действий сторонних организаций, указанных в </w:t>
      </w:r>
      <w:r w:rsidRPr="00E059DC">
        <w:rPr>
          <w:szCs w:val="28"/>
        </w:rPr>
        <w:t>пункте 2.2</w:t>
      </w:r>
      <w:r>
        <w:rPr>
          <w:szCs w:val="28"/>
        </w:rPr>
        <w:t xml:space="preserve"> настоящего Административного регламента.</w:t>
      </w:r>
    </w:p>
    <w:p w:rsidR="00A44565" w:rsidRDefault="00A44565" w:rsidP="006D4C82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2.5. Исполнение муниципальной услуги осуществляется в соответствии со следующими правовыми актами:</w:t>
      </w:r>
    </w:p>
    <w:p w:rsidR="00A44565" w:rsidRDefault="00A44565" w:rsidP="00522E4B">
      <w:pPr>
        <w:ind w:firstLine="851"/>
        <w:jc w:val="both"/>
        <w:rPr>
          <w:szCs w:val="28"/>
        </w:rPr>
      </w:pPr>
      <w:r>
        <w:rPr>
          <w:szCs w:val="28"/>
        </w:rPr>
        <w:t>- Земельным кодексом Российской Федерации;</w:t>
      </w:r>
    </w:p>
    <w:p w:rsidR="00A44565" w:rsidRDefault="00A44565" w:rsidP="00522E4B">
      <w:pPr>
        <w:ind w:firstLine="851"/>
        <w:jc w:val="both"/>
        <w:rPr>
          <w:szCs w:val="28"/>
        </w:rPr>
      </w:pPr>
      <w:r>
        <w:rPr>
          <w:szCs w:val="28"/>
        </w:rPr>
        <w:t>- Градостроительным кодексом Российской Федерации;</w:t>
      </w:r>
    </w:p>
    <w:p w:rsidR="00A44565" w:rsidRDefault="00A44565" w:rsidP="00522E4B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Федеральным законом от 2 мая 2006 года № 59-ФЗ «О порядке ра</w:t>
      </w:r>
      <w:r>
        <w:rPr>
          <w:szCs w:val="28"/>
        </w:rPr>
        <w:t>с</w:t>
      </w:r>
      <w:r>
        <w:rPr>
          <w:szCs w:val="28"/>
        </w:rPr>
        <w:t>смотрения обращений граждан Российской Федерации».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2.6. В целях получения муниципальной услуги заявители обращаются с </w:t>
      </w:r>
      <w:hyperlink r:id="rId7" w:history="1">
        <w:r>
          <w:rPr>
            <w:color w:val="0000FF"/>
            <w:szCs w:val="28"/>
          </w:rPr>
          <w:t>заявлениями</w:t>
        </w:r>
      </w:hyperlink>
      <w:r>
        <w:rPr>
          <w:szCs w:val="28"/>
        </w:rPr>
        <w:t xml:space="preserve"> об утверждении схемы расположения земельного участка на кад</w:t>
      </w:r>
      <w:r>
        <w:rPr>
          <w:szCs w:val="28"/>
        </w:rPr>
        <w:t>а</w:t>
      </w:r>
      <w:r>
        <w:rPr>
          <w:szCs w:val="28"/>
        </w:rPr>
        <w:t>стровом плане или на кадастровой карте соответствующей территории: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в МФЦ;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в приемную  администрации муниципального образования Лени</w:t>
      </w:r>
      <w:r>
        <w:rPr>
          <w:szCs w:val="28"/>
        </w:rPr>
        <w:t>н</w:t>
      </w:r>
      <w:r>
        <w:rPr>
          <w:szCs w:val="28"/>
        </w:rPr>
        <w:t xml:space="preserve">градский район; </w:t>
      </w:r>
    </w:p>
    <w:p w:rsidR="00A44565" w:rsidRDefault="00A44565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>
        <w:rPr>
          <w:szCs w:val="28"/>
        </w:rPr>
        <w:t>3) через Портал.</w:t>
      </w:r>
    </w:p>
    <w:p w:rsidR="00A44565" w:rsidRPr="002C463A" w:rsidRDefault="00A44565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Заявление и необходимые документы могут подаваться заявителем в в</w:t>
      </w:r>
      <w:r w:rsidRPr="002C463A">
        <w:rPr>
          <w:szCs w:val="28"/>
        </w:rPr>
        <w:t>и</w:t>
      </w:r>
      <w:r w:rsidRPr="002C463A">
        <w:rPr>
          <w:szCs w:val="28"/>
        </w:rPr>
        <w:t xml:space="preserve">де бумажных или электронных документов. </w:t>
      </w:r>
    </w:p>
    <w:p w:rsidR="00A44565" w:rsidRPr="002C463A" w:rsidRDefault="00A44565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не заверенные нотариально, предоставляются с  н</w:t>
      </w:r>
      <w:r w:rsidRPr="002C463A">
        <w:rPr>
          <w:szCs w:val="28"/>
        </w:rPr>
        <w:t>а</w:t>
      </w:r>
      <w:r w:rsidRPr="002C463A">
        <w:rPr>
          <w:szCs w:val="28"/>
        </w:rPr>
        <w:t>личием оригиналов для сверки.</w:t>
      </w:r>
    </w:p>
    <w:p w:rsidR="00A44565" w:rsidRPr="002C463A" w:rsidRDefault="00A44565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направляемых по почте, требуют обязательного н</w:t>
      </w:r>
      <w:r w:rsidRPr="002C463A">
        <w:rPr>
          <w:szCs w:val="28"/>
        </w:rPr>
        <w:t>о</w:t>
      </w:r>
      <w:r w:rsidRPr="002C463A">
        <w:rPr>
          <w:szCs w:val="28"/>
        </w:rPr>
        <w:t>тариального заверения.</w:t>
      </w:r>
    </w:p>
    <w:p w:rsidR="00A44565" w:rsidRPr="002C463A" w:rsidRDefault="00A44565" w:rsidP="007E727A">
      <w:pPr>
        <w:ind w:firstLine="840"/>
        <w:jc w:val="both"/>
        <w:rPr>
          <w:szCs w:val="28"/>
        </w:rPr>
      </w:pPr>
      <w:r w:rsidRPr="002C463A">
        <w:rPr>
          <w:szCs w:val="28"/>
        </w:rPr>
        <w:t>Электронные документы оформляются с применением электронной цифровой подписи и направляются через портал государственных и муниц</w:t>
      </w:r>
      <w:r w:rsidRPr="002C463A">
        <w:rPr>
          <w:szCs w:val="28"/>
        </w:rPr>
        <w:t>и</w:t>
      </w:r>
      <w:r w:rsidRPr="002C463A">
        <w:rPr>
          <w:szCs w:val="28"/>
        </w:rPr>
        <w:t>пальных услуг.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 заявлениям получатели муниципальной услуги прилагают:</w:t>
      </w:r>
    </w:p>
    <w:p w:rsidR="00A44565" w:rsidRPr="00CD05AA" w:rsidRDefault="00A44565" w:rsidP="00522E4B">
      <w:pPr>
        <w:pStyle w:val="NormalWeb"/>
        <w:spacing w:before="0" w:beforeAutospacing="0" w:after="0"/>
        <w:ind w:firstLine="902"/>
        <w:jc w:val="both"/>
        <w:rPr>
          <w:sz w:val="28"/>
          <w:szCs w:val="28"/>
        </w:rPr>
      </w:pPr>
      <w:r>
        <w:rPr>
          <w:szCs w:val="28"/>
        </w:rPr>
        <w:t xml:space="preserve">1) </w:t>
      </w:r>
      <w:r w:rsidRPr="00CD05AA">
        <w:rPr>
          <w:sz w:val="28"/>
          <w:szCs w:val="28"/>
        </w:rPr>
        <w:t>копии документов, удостоверяющих личность заявителя, являющего физическим лицом, либо личность представителя физического или юридич</w:t>
      </w:r>
      <w:r w:rsidRPr="00CD05AA">
        <w:rPr>
          <w:sz w:val="28"/>
          <w:szCs w:val="28"/>
        </w:rPr>
        <w:t>е</w:t>
      </w:r>
      <w:r w:rsidRPr="00CD05AA">
        <w:rPr>
          <w:sz w:val="28"/>
          <w:szCs w:val="28"/>
        </w:rPr>
        <w:t>ского лица</w:t>
      </w:r>
      <w:r>
        <w:rPr>
          <w:sz w:val="28"/>
          <w:szCs w:val="28"/>
        </w:rPr>
        <w:t>;</w:t>
      </w:r>
    </w:p>
    <w:p w:rsidR="00A44565" w:rsidRPr="00CD05AA" w:rsidRDefault="00A44565" w:rsidP="00522E4B">
      <w:pPr>
        <w:pStyle w:val="NormalWeb"/>
        <w:spacing w:before="0" w:beforeAutospacing="0" w:after="0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D05AA">
        <w:rPr>
          <w:sz w:val="28"/>
          <w:szCs w:val="28"/>
        </w:rPr>
        <w:t>копия свидетельства о государственной регистрации физического л</w:t>
      </w:r>
      <w:r w:rsidRPr="00CD05AA">
        <w:rPr>
          <w:sz w:val="28"/>
          <w:szCs w:val="28"/>
        </w:rPr>
        <w:t>и</w:t>
      </w:r>
      <w:r w:rsidRPr="00CD05AA">
        <w:rPr>
          <w:sz w:val="28"/>
          <w:szCs w:val="28"/>
        </w:rPr>
        <w:t>ца в качестве индивидуального предпринимателя</w:t>
      </w:r>
      <w:r>
        <w:rPr>
          <w:sz w:val="28"/>
          <w:szCs w:val="28"/>
        </w:rPr>
        <w:t>;</w:t>
      </w:r>
    </w:p>
    <w:p w:rsidR="00A44565" w:rsidRPr="00CD05AA" w:rsidRDefault="00A44565" w:rsidP="00522E4B">
      <w:pPr>
        <w:pStyle w:val="NormalWeb"/>
        <w:spacing w:before="0" w:beforeAutospacing="0" w:after="0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D05AA">
        <w:rPr>
          <w:sz w:val="28"/>
          <w:szCs w:val="28"/>
        </w:rPr>
        <w:t>копии учредительных документов юридического лица (устав,</w:t>
      </w:r>
      <w:r>
        <w:rPr>
          <w:sz w:val="28"/>
          <w:szCs w:val="28"/>
        </w:rPr>
        <w:t xml:space="preserve"> </w:t>
      </w:r>
      <w:r w:rsidRPr="00CD05AA">
        <w:rPr>
          <w:sz w:val="28"/>
          <w:szCs w:val="28"/>
        </w:rPr>
        <w:t>учред</w:t>
      </w:r>
      <w:r w:rsidRPr="00CD05AA">
        <w:rPr>
          <w:sz w:val="28"/>
          <w:szCs w:val="28"/>
        </w:rPr>
        <w:t>и</w:t>
      </w:r>
      <w:r w:rsidRPr="00CD05AA">
        <w:rPr>
          <w:sz w:val="28"/>
          <w:szCs w:val="28"/>
        </w:rPr>
        <w:t>тельный договор, свидетельство о государственной регистрации юридического лица</w:t>
      </w:r>
      <w:r>
        <w:rPr>
          <w:sz w:val="28"/>
          <w:szCs w:val="28"/>
        </w:rPr>
        <w:t>);</w:t>
      </w:r>
    </w:p>
    <w:p w:rsidR="00A44565" w:rsidRPr="00CD05AA" w:rsidRDefault="00A44565" w:rsidP="00522E4B">
      <w:pPr>
        <w:pStyle w:val="NormalWeb"/>
        <w:spacing w:before="0" w:beforeAutospacing="0" w:after="0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CD05AA">
        <w:rPr>
          <w:sz w:val="28"/>
          <w:szCs w:val="28"/>
        </w:rPr>
        <w:t>копия документа</w:t>
      </w:r>
      <w:r>
        <w:rPr>
          <w:sz w:val="28"/>
          <w:szCs w:val="28"/>
        </w:rPr>
        <w:t>,</w:t>
      </w:r>
      <w:r w:rsidRPr="00CD05AA">
        <w:rPr>
          <w:sz w:val="28"/>
          <w:szCs w:val="28"/>
        </w:rPr>
        <w:t xml:space="preserve"> удостоверяющего права (полномочия) представит</w:t>
      </w:r>
      <w:r w:rsidRPr="00CD05AA">
        <w:rPr>
          <w:sz w:val="28"/>
          <w:szCs w:val="28"/>
        </w:rPr>
        <w:t>е</w:t>
      </w:r>
      <w:r w:rsidRPr="00CD05AA">
        <w:rPr>
          <w:sz w:val="28"/>
          <w:szCs w:val="28"/>
        </w:rPr>
        <w:t>ля физического или юридического лица, в случае обращения с заявлением представителя физического или юридического лица</w:t>
      </w:r>
      <w:r>
        <w:rPr>
          <w:sz w:val="28"/>
          <w:szCs w:val="28"/>
        </w:rPr>
        <w:t>;</w:t>
      </w:r>
    </w:p>
    <w:p w:rsidR="00A44565" w:rsidRPr="00CD05AA" w:rsidRDefault="00A44565" w:rsidP="00522E4B">
      <w:pPr>
        <w:pStyle w:val="NormalWeb"/>
        <w:spacing w:before="0" w:beforeAutospacing="0" w:after="0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CD05AA">
        <w:rPr>
          <w:sz w:val="28"/>
          <w:szCs w:val="28"/>
        </w:rPr>
        <w:t>выписка из Единого государственного реестра прав на недв</w:t>
      </w:r>
      <w:r>
        <w:rPr>
          <w:sz w:val="28"/>
          <w:szCs w:val="28"/>
        </w:rPr>
        <w:t>ижимое имущество и сделок с ним</w:t>
      </w:r>
      <w:r w:rsidRPr="00CD05AA">
        <w:rPr>
          <w:sz w:val="28"/>
          <w:szCs w:val="28"/>
        </w:rPr>
        <w:t xml:space="preserve"> о правах на здани</w:t>
      </w:r>
      <w:r>
        <w:rPr>
          <w:sz w:val="28"/>
          <w:szCs w:val="28"/>
        </w:rPr>
        <w:t>я</w:t>
      </w:r>
      <w:r w:rsidRPr="00CD05AA">
        <w:rPr>
          <w:sz w:val="28"/>
          <w:szCs w:val="28"/>
        </w:rPr>
        <w:t>, строени</w:t>
      </w:r>
      <w:r>
        <w:rPr>
          <w:sz w:val="28"/>
          <w:szCs w:val="28"/>
        </w:rPr>
        <w:t>я, сооружения</w:t>
      </w:r>
      <w:r w:rsidRPr="00CD05AA">
        <w:rPr>
          <w:sz w:val="28"/>
          <w:szCs w:val="28"/>
        </w:rPr>
        <w:t>, наход</w:t>
      </w:r>
      <w:r w:rsidRPr="00CD05AA">
        <w:rPr>
          <w:sz w:val="28"/>
          <w:szCs w:val="28"/>
        </w:rPr>
        <w:t>я</w:t>
      </w:r>
      <w:r w:rsidRPr="00CD05AA">
        <w:rPr>
          <w:sz w:val="28"/>
          <w:szCs w:val="28"/>
        </w:rPr>
        <w:t xml:space="preserve">щиеся на </w:t>
      </w:r>
      <w:r>
        <w:rPr>
          <w:sz w:val="28"/>
          <w:szCs w:val="28"/>
        </w:rPr>
        <w:t>испрашиваемом</w:t>
      </w:r>
      <w:r w:rsidRPr="00CD05AA">
        <w:rPr>
          <w:sz w:val="28"/>
          <w:szCs w:val="28"/>
        </w:rPr>
        <w:t xml:space="preserve"> земельном участке, или копии иных документов, удостоверяющих (устанавливающих) права на такое здание, строение, соор</w:t>
      </w:r>
      <w:r w:rsidRPr="00CD05AA">
        <w:rPr>
          <w:sz w:val="28"/>
          <w:szCs w:val="28"/>
        </w:rPr>
        <w:t>у</w:t>
      </w:r>
      <w:r w:rsidRPr="00CD05AA">
        <w:rPr>
          <w:sz w:val="28"/>
          <w:szCs w:val="28"/>
        </w:rPr>
        <w:t xml:space="preserve">жение (при наличии зданий, строений, сооружений на </w:t>
      </w:r>
      <w:r>
        <w:rPr>
          <w:sz w:val="28"/>
          <w:szCs w:val="28"/>
        </w:rPr>
        <w:t xml:space="preserve">рассматриваемом </w:t>
      </w:r>
      <w:r w:rsidRPr="00CD05AA">
        <w:rPr>
          <w:sz w:val="28"/>
          <w:szCs w:val="28"/>
        </w:rPr>
        <w:t>з</w:t>
      </w:r>
      <w:r w:rsidRPr="00CD05AA">
        <w:rPr>
          <w:sz w:val="28"/>
          <w:szCs w:val="28"/>
        </w:rPr>
        <w:t>е</w:t>
      </w:r>
      <w:r w:rsidRPr="00CD05AA">
        <w:rPr>
          <w:sz w:val="28"/>
          <w:szCs w:val="28"/>
        </w:rPr>
        <w:t>мельном участке</w:t>
      </w:r>
      <w:r>
        <w:rPr>
          <w:sz w:val="28"/>
          <w:szCs w:val="28"/>
        </w:rPr>
        <w:t>);</w:t>
      </w:r>
    </w:p>
    <w:p w:rsidR="00A44565" w:rsidRDefault="00A44565" w:rsidP="00522E4B">
      <w:pPr>
        <w:ind w:firstLine="902"/>
        <w:jc w:val="both"/>
        <w:rPr>
          <w:szCs w:val="28"/>
        </w:rPr>
      </w:pPr>
      <w:r>
        <w:rPr>
          <w:szCs w:val="28"/>
        </w:rPr>
        <w:t xml:space="preserve">6) </w:t>
      </w:r>
      <w:r w:rsidRPr="00CD05AA">
        <w:rPr>
          <w:szCs w:val="28"/>
        </w:rPr>
        <w:t>копия документа, подтверждающего право приобретения земельного участка в постоянное (бессрочное) пользование, в безвозмездное срочное пол</w:t>
      </w:r>
      <w:r w:rsidRPr="00CD05AA">
        <w:rPr>
          <w:szCs w:val="28"/>
        </w:rPr>
        <w:t>ь</w:t>
      </w:r>
      <w:r w:rsidRPr="00CD05AA">
        <w:rPr>
          <w:szCs w:val="28"/>
        </w:rPr>
        <w:t>зование, в собственность или аренду на условиях, установленных земельным законодательством.</w:t>
      </w:r>
    </w:p>
    <w:p w:rsidR="00A44565" w:rsidRDefault="00A44565" w:rsidP="00522E4B">
      <w:pPr>
        <w:ind w:firstLine="900"/>
        <w:jc w:val="both"/>
        <w:rPr>
          <w:szCs w:val="28"/>
        </w:rPr>
      </w:pPr>
      <w:r>
        <w:rPr>
          <w:szCs w:val="28"/>
        </w:rPr>
        <w:t xml:space="preserve">7) </w:t>
      </w:r>
      <w:r w:rsidRPr="00A22106">
        <w:rPr>
          <w:szCs w:val="28"/>
        </w:rPr>
        <w:t>схем</w:t>
      </w:r>
      <w:r>
        <w:rPr>
          <w:szCs w:val="28"/>
        </w:rPr>
        <w:t>а</w:t>
      </w:r>
      <w:r w:rsidRPr="00A22106">
        <w:rPr>
          <w:szCs w:val="28"/>
        </w:rPr>
        <w:t xml:space="preserve"> расположения земельного участка на кадастровом плане или кадастровой карте соответствующей территории</w:t>
      </w:r>
      <w:r>
        <w:rPr>
          <w:szCs w:val="28"/>
        </w:rPr>
        <w:t>;</w:t>
      </w:r>
    </w:p>
    <w:p w:rsidR="00A44565" w:rsidRPr="00CD05AA" w:rsidRDefault="00A44565" w:rsidP="00522E4B">
      <w:pPr>
        <w:ind w:firstLine="900"/>
        <w:jc w:val="both"/>
        <w:rPr>
          <w:szCs w:val="28"/>
        </w:rPr>
      </w:pPr>
      <w:r>
        <w:rPr>
          <w:szCs w:val="28"/>
        </w:rPr>
        <w:t>8) градостроительное заключение на утверждение</w:t>
      </w:r>
      <w:r w:rsidRPr="009A40A0">
        <w:rPr>
          <w:szCs w:val="28"/>
        </w:rPr>
        <w:t xml:space="preserve"> </w:t>
      </w:r>
      <w:r w:rsidRPr="00A22106">
        <w:rPr>
          <w:szCs w:val="28"/>
        </w:rPr>
        <w:t>схем</w:t>
      </w:r>
      <w:r>
        <w:rPr>
          <w:szCs w:val="28"/>
        </w:rPr>
        <w:t>ы</w:t>
      </w:r>
      <w:r w:rsidRPr="00A22106">
        <w:rPr>
          <w:szCs w:val="28"/>
        </w:rPr>
        <w:t xml:space="preserve"> расположения земельного участка на кадастровом плане или кадастровой карте соответс</w:t>
      </w:r>
      <w:r w:rsidRPr="00A22106">
        <w:rPr>
          <w:szCs w:val="28"/>
        </w:rPr>
        <w:t>т</w:t>
      </w:r>
      <w:r w:rsidRPr="00A22106">
        <w:rPr>
          <w:szCs w:val="28"/>
        </w:rPr>
        <w:t>вующей территории</w:t>
      </w:r>
      <w:r>
        <w:rPr>
          <w:szCs w:val="28"/>
        </w:rPr>
        <w:t>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Заявление составляется в присутствии специалиста МФЦ или управл</w:t>
      </w:r>
      <w:r>
        <w:rPr>
          <w:szCs w:val="28"/>
        </w:rPr>
        <w:t>е</w:t>
      </w:r>
      <w:r>
        <w:rPr>
          <w:szCs w:val="28"/>
        </w:rPr>
        <w:t>ния архитектуры и градостроительства администрации муниципального обр</w:t>
      </w:r>
      <w:r>
        <w:rPr>
          <w:szCs w:val="28"/>
        </w:rPr>
        <w:t>а</w:t>
      </w:r>
      <w:r>
        <w:rPr>
          <w:szCs w:val="28"/>
        </w:rPr>
        <w:t>зования Ленинградский район.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МФЦ или управление архитектуры и градостроительства администр</w:t>
      </w:r>
      <w:r>
        <w:rPr>
          <w:szCs w:val="28"/>
        </w:rPr>
        <w:t>а</w:t>
      </w:r>
      <w:r>
        <w:rPr>
          <w:szCs w:val="28"/>
        </w:rPr>
        <w:t>ции муниципального образования Ленинградский район не вправе требовать от заявителя: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 или осуществления дейс</w:t>
      </w:r>
      <w:r>
        <w:rPr>
          <w:szCs w:val="28"/>
        </w:rPr>
        <w:t>т</w:t>
      </w:r>
      <w:r>
        <w:rPr>
          <w:szCs w:val="28"/>
        </w:rPr>
        <w:t>вий, предоставление или осуществление которых не предусмотрено нормати</w:t>
      </w:r>
      <w:r>
        <w:rPr>
          <w:szCs w:val="28"/>
        </w:rPr>
        <w:t>в</w:t>
      </w:r>
      <w:r>
        <w:rPr>
          <w:szCs w:val="28"/>
        </w:rPr>
        <w:t>ными правовыми актами, регулирующими отношения, возникающие в связи с предоставлением муниципальной услуги;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информации, которые находятся в ра</w:t>
      </w:r>
      <w:r>
        <w:rPr>
          <w:szCs w:val="28"/>
        </w:rPr>
        <w:t>с</w:t>
      </w:r>
      <w:r>
        <w:rPr>
          <w:szCs w:val="28"/>
        </w:rPr>
        <w:t>поряжении отраслевых (функциональных) органов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район, предоставляющих муниципал</w:t>
      </w:r>
      <w:r>
        <w:rPr>
          <w:szCs w:val="28"/>
        </w:rPr>
        <w:t>ь</w:t>
      </w:r>
      <w:r>
        <w:rPr>
          <w:szCs w:val="28"/>
        </w:rPr>
        <w:t>ные услуги, иных отраслевых (функциональных) органов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район, организаций в соответствии с нормативными правовыми актами Российской Федерации, нормативными пр</w:t>
      </w:r>
      <w:r>
        <w:rPr>
          <w:szCs w:val="28"/>
        </w:rPr>
        <w:t>а</w:t>
      </w:r>
      <w:r>
        <w:rPr>
          <w:szCs w:val="28"/>
        </w:rPr>
        <w:t>вовыми актами субъектов Российской Федерации, муниципальными правовыми актами.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2.7. Основаниями для отказа в приеме документов являются: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обращение с заявлением о предоставлении муниципальной услуги л</w:t>
      </w:r>
      <w:r>
        <w:rPr>
          <w:szCs w:val="28"/>
        </w:rPr>
        <w:t>и</w:t>
      </w:r>
      <w:r>
        <w:rPr>
          <w:szCs w:val="28"/>
        </w:rPr>
        <w:t>цом, не относящимся к категории заявителей;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непредставление документов, (согласно Приложению №2) настоящего Административного регламента;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предоставление документов в ненадлежащий орган.</w:t>
      </w:r>
    </w:p>
    <w:p w:rsidR="00A44565" w:rsidRDefault="00A44565" w:rsidP="007C7FF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2.8. Основаниями для отказа в предоставлении муниципальной услуги являются:</w:t>
      </w:r>
    </w:p>
    <w:p w:rsidR="00A44565" w:rsidRDefault="00A44565" w:rsidP="007C7FF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отсутствия одного из документов (согласно Приложения №2), прил</w:t>
      </w:r>
      <w:r>
        <w:rPr>
          <w:szCs w:val="28"/>
        </w:rPr>
        <w:t>а</w:t>
      </w:r>
      <w:r>
        <w:rPr>
          <w:szCs w:val="28"/>
        </w:rPr>
        <w:t>гаемых к заявлению.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выявления оснований для отказа в предоставлении муниц</w:t>
      </w:r>
      <w:r>
        <w:rPr>
          <w:szCs w:val="28"/>
        </w:rPr>
        <w:t>и</w:t>
      </w:r>
      <w:r>
        <w:rPr>
          <w:szCs w:val="28"/>
        </w:rPr>
        <w:t>пальной услуги управление архитектуры и градостроительства  администрации муниципального образования Ленинградский район в течение трех календа</w:t>
      </w:r>
      <w:r>
        <w:rPr>
          <w:szCs w:val="28"/>
        </w:rPr>
        <w:t>р</w:t>
      </w:r>
      <w:r>
        <w:rPr>
          <w:szCs w:val="28"/>
        </w:rPr>
        <w:t>ных дней с момента выявления направляет письменное обоснованное решение об отказе на имя заявителя или в МФЦ (в случае обращения заявителя в МФЦ).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2.9. Муниципальная услуга предоставляется бесплатно.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A44565" w:rsidRDefault="00A44565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3. СОСТАВ, ПОСЛЕДОВАТЕЛЬНОСТЬ И СРОКИ </w:t>
      </w:r>
    </w:p>
    <w:p w:rsidR="00A44565" w:rsidRDefault="00A44565" w:rsidP="00A23A1F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ВЫПОЛНЕНИЯ АДМИНИСТРАТИВНЫХ ПРОЦЕДУР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 Основанием для начала производства административной процедуры по предоставлению настоящей муниципальной услуги является обращение граждан.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 Исполнение настоящей муниципальной услуги включает в себя сл</w:t>
      </w:r>
      <w:r>
        <w:rPr>
          <w:szCs w:val="28"/>
        </w:rPr>
        <w:t>е</w:t>
      </w:r>
      <w:r>
        <w:rPr>
          <w:szCs w:val="28"/>
        </w:rPr>
        <w:t>дующие административные процедуры: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прием МФЦ или администрацией муниципального образования Лени</w:t>
      </w:r>
      <w:r>
        <w:rPr>
          <w:szCs w:val="28"/>
        </w:rPr>
        <w:t>н</w:t>
      </w:r>
      <w:r>
        <w:rPr>
          <w:szCs w:val="28"/>
        </w:rPr>
        <w:t>градский район заявления и прилагаемых к нему документов на оказание мун</w:t>
      </w:r>
      <w:r>
        <w:rPr>
          <w:szCs w:val="28"/>
        </w:rPr>
        <w:t>и</w:t>
      </w:r>
      <w:r>
        <w:rPr>
          <w:szCs w:val="28"/>
        </w:rPr>
        <w:t>ципальной услуги;</w:t>
      </w:r>
    </w:p>
    <w:p w:rsidR="00A44565" w:rsidRDefault="00A44565" w:rsidP="00031982">
      <w:pPr>
        <w:ind w:firstLine="851"/>
        <w:rPr>
          <w:szCs w:val="28"/>
        </w:rPr>
      </w:pPr>
      <w:r>
        <w:rPr>
          <w:szCs w:val="28"/>
        </w:rPr>
        <w:t>- направление на исполнение уполномоченному исполнителю: управл</w:t>
      </w:r>
      <w:r>
        <w:rPr>
          <w:szCs w:val="28"/>
        </w:rPr>
        <w:t>е</w:t>
      </w:r>
      <w:r>
        <w:rPr>
          <w:szCs w:val="28"/>
        </w:rPr>
        <w:t>нию архитектуры и градостроительства администрации муниципального обр</w:t>
      </w:r>
      <w:r>
        <w:rPr>
          <w:szCs w:val="28"/>
        </w:rPr>
        <w:t>а</w:t>
      </w:r>
      <w:r>
        <w:rPr>
          <w:szCs w:val="28"/>
        </w:rPr>
        <w:t xml:space="preserve">зования Ленинградский район </w:t>
      </w:r>
    </w:p>
    <w:p w:rsidR="00A44565" w:rsidRPr="00F80FD4" w:rsidRDefault="00A44565" w:rsidP="00031982">
      <w:pPr>
        <w:ind w:firstLine="851"/>
        <w:rPr>
          <w:szCs w:val="28"/>
        </w:rPr>
      </w:pPr>
      <w:r>
        <w:rPr>
          <w:szCs w:val="28"/>
        </w:rPr>
        <w:t xml:space="preserve">- </w:t>
      </w:r>
      <w:r w:rsidRPr="00F80FD4">
        <w:rPr>
          <w:szCs w:val="28"/>
        </w:rPr>
        <w:t>рассмотрение заявления; </w:t>
      </w:r>
    </w:p>
    <w:p w:rsidR="00A44565" w:rsidRDefault="00A44565" w:rsidP="00C6017F">
      <w:pPr>
        <w:ind w:firstLine="851"/>
        <w:rPr>
          <w:szCs w:val="28"/>
        </w:rPr>
      </w:pPr>
      <w:r>
        <w:rPr>
          <w:szCs w:val="28"/>
        </w:rPr>
        <w:t xml:space="preserve">- </w:t>
      </w:r>
      <w:r w:rsidRPr="00F80FD4">
        <w:rPr>
          <w:szCs w:val="28"/>
        </w:rPr>
        <w:t xml:space="preserve">принятие решения о предоставлении либо об отказе в предоставлении муниципальной услуги. 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выдача МФЦ или администрацией муниципального образования Л</w:t>
      </w:r>
      <w:r>
        <w:rPr>
          <w:szCs w:val="28"/>
        </w:rPr>
        <w:t>е</w:t>
      </w:r>
      <w:r>
        <w:rPr>
          <w:szCs w:val="28"/>
        </w:rPr>
        <w:t>нинградский район постановления администрации муниципального образов</w:t>
      </w:r>
      <w:r>
        <w:rPr>
          <w:szCs w:val="28"/>
        </w:rPr>
        <w:t>а</w:t>
      </w:r>
      <w:r>
        <w:rPr>
          <w:szCs w:val="28"/>
        </w:rPr>
        <w:t>ния Ленинградский район об утверждении схемы расположения земельного участка  на кадастровом плане или на кадастровой карте соответствующей те</w:t>
      </w:r>
      <w:r>
        <w:rPr>
          <w:szCs w:val="28"/>
        </w:rPr>
        <w:t>р</w:t>
      </w:r>
      <w:r>
        <w:rPr>
          <w:szCs w:val="28"/>
        </w:rPr>
        <w:t>ритории.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процессе предоставления муниципальной услуги, управление  арх</w:t>
      </w:r>
      <w:r>
        <w:rPr>
          <w:szCs w:val="28"/>
        </w:rPr>
        <w:t>и</w:t>
      </w:r>
      <w:r>
        <w:rPr>
          <w:szCs w:val="28"/>
        </w:rPr>
        <w:t>тектуры и градостроительства администрации муниципального образования Ленинградский район формирует и направляет межведомственные запросы в следующие органы (организации), участвующие в предоставлении муниц</w:t>
      </w:r>
      <w:r>
        <w:rPr>
          <w:szCs w:val="28"/>
        </w:rPr>
        <w:t>и</w:t>
      </w:r>
      <w:r>
        <w:rPr>
          <w:szCs w:val="28"/>
        </w:rPr>
        <w:t>пальной услуги: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C6017F">
        <w:rPr>
          <w:szCs w:val="28"/>
        </w:rPr>
        <w:t>Ленинградск</w:t>
      </w:r>
      <w:r>
        <w:rPr>
          <w:szCs w:val="28"/>
        </w:rPr>
        <w:t>ий</w:t>
      </w:r>
      <w:r w:rsidRPr="00C6017F">
        <w:rPr>
          <w:szCs w:val="28"/>
        </w:rPr>
        <w:t xml:space="preserve"> отдел </w:t>
      </w:r>
      <w:r>
        <w:rPr>
          <w:szCs w:val="28"/>
        </w:rPr>
        <w:t>У</w:t>
      </w:r>
      <w:r w:rsidRPr="00C6017F">
        <w:rPr>
          <w:szCs w:val="28"/>
        </w:rPr>
        <w:t xml:space="preserve">правления </w:t>
      </w:r>
      <w:r>
        <w:rPr>
          <w:szCs w:val="28"/>
        </w:rPr>
        <w:t>Ф</w:t>
      </w:r>
      <w:r w:rsidRPr="00C6017F">
        <w:rPr>
          <w:szCs w:val="28"/>
        </w:rPr>
        <w:t>едеральной службы государстве</w:t>
      </w:r>
      <w:r w:rsidRPr="00C6017F">
        <w:rPr>
          <w:szCs w:val="28"/>
        </w:rPr>
        <w:t>н</w:t>
      </w:r>
      <w:r w:rsidRPr="00C6017F">
        <w:rPr>
          <w:szCs w:val="28"/>
        </w:rPr>
        <w:t>ной регистрации, кадастра и картографии по Краснодарскому краю</w:t>
      </w:r>
      <w:r>
        <w:rPr>
          <w:szCs w:val="28"/>
        </w:rPr>
        <w:t>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C6017F">
        <w:rPr>
          <w:szCs w:val="28"/>
        </w:rPr>
        <w:t>ИФНС России</w:t>
      </w:r>
      <w:r>
        <w:rPr>
          <w:szCs w:val="28"/>
        </w:rPr>
        <w:t>;</w:t>
      </w:r>
    </w:p>
    <w:p w:rsidR="00A44565" w:rsidRDefault="00A44565" w:rsidP="00C6017F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о</w:t>
      </w:r>
      <w:r w:rsidRPr="00C6017F">
        <w:rPr>
          <w:szCs w:val="28"/>
        </w:rPr>
        <w:t>рган</w:t>
      </w:r>
      <w:r>
        <w:rPr>
          <w:szCs w:val="28"/>
        </w:rPr>
        <w:t>ы</w:t>
      </w:r>
      <w:r w:rsidRPr="00C6017F">
        <w:rPr>
          <w:szCs w:val="28"/>
        </w:rPr>
        <w:t xml:space="preserve"> местного самоуправления администрации муниципального о</w:t>
      </w:r>
      <w:r w:rsidRPr="00C6017F">
        <w:rPr>
          <w:szCs w:val="28"/>
        </w:rPr>
        <w:t>б</w:t>
      </w:r>
      <w:r w:rsidRPr="00C6017F">
        <w:rPr>
          <w:szCs w:val="28"/>
        </w:rPr>
        <w:t>разования Ленинградский район</w:t>
      </w:r>
      <w:r>
        <w:rPr>
          <w:szCs w:val="28"/>
        </w:rPr>
        <w:t>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предоставлении муниципальной услуги управлению архитектуры и градостроительства 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необходимы следующие документы и информация, находящиеся в иных органах и организациях:</w:t>
      </w:r>
    </w:p>
    <w:p w:rsidR="00A44565" w:rsidRDefault="00A44565" w:rsidP="00727F9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проектная организация.</w:t>
      </w:r>
    </w:p>
    <w:p w:rsidR="00A44565" w:rsidRDefault="00A44565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3.2.1. Порядок подготовки и направления межведомственного запроса.</w:t>
      </w:r>
    </w:p>
    <w:p w:rsidR="00A44565" w:rsidRDefault="00A44565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Межведомственный запрос о предоставлении документов и информ</w:t>
      </w:r>
      <w:r>
        <w:rPr>
          <w:szCs w:val="28"/>
        </w:rPr>
        <w:t>а</w:t>
      </w:r>
      <w:r>
        <w:rPr>
          <w:szCs w:val="28"/>
        </w:rPr>
        <w:t>ции, необходимых для предоставления муниципальной услуги, направляется в соответствии со статьей 7.2 Федерального закона от 27 июля 2010 года № 210-ФЗ «Об организации предоставления государственных и муниципальных у</w:t>
      </w:r>
      <w:r>
        <w:rPr>
          <w:szCs w:val="28"/>
        </w:rPr>
        <w:t>с</w:t>
      </w:r>
      <w:r>
        <w:rPr>
          <w:szCs w:val="28"/>
        </w:rPr>
        <w:t>луг».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3.3. По вопросам предоставления муниципальной услуги могут пров</w:t>
      </w:r>
      <w:r>
        <w:rPr>
          <w:szCs w:val="28"/>
        </w:rPr>
        <w:t>о</w:t>
      </w:r>
      <w:r>
        <w:rPr>
          <w:szCs w:val="28"/>
        </w:rPr>
        <w:t>диться консультации по следующим вопросам: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перечня документов, необходимых для оказания муниципальной усл</w:t>
      </w:r>
      <w:r>
        <w:rPr>
          <w:szCs w:val="28"/>
        </w:rPr>
        <w:t>у</w:t>
      </w:r>
      <w:r>
        <w:rPr>
          <w:szCs w:val="28"/>
        </w:rPr>
        <w:t>ги, комплектности (достаточности) представленных документов;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источника получения документов, необходимых для оказания соотве</w:t>
      </w:r>
      <w:r>
        <w:rPr>
          <w:szCs w:val="28"/>
        </w:rPr>
        <w:t>т</w:t>
      </w:r>
      <w:r>
        <w:rPr>
          <w:szCs w:val="28"/>
        </w:rPr>
        <w:t>ствующей муниципальной услуги;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времени приема и выдачи документов;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сроков предоставления муниципальной услуги;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порядка обжалования действий (бездействия) и решений, осущест</w:t>
      </w:r>
      <w:r>
        <w:rPr>
          <w:szCs w:val="28"/>
        </w:rPr>
        <w:t>в</w:t>
      </w:r>
      <w:r>
        <w:rPr>
          <w:szCs w:val="28"/>
        </w:rPr>
        <w:t>ляемых и принимаемых в ходе оказания муниципальной услуги.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консультирования граждан по вопросам предо</w:t>
      </w:r>
      <w:r>
        <w:rPr>
          <w:szCs w:val="28"/>
        </w:rPr>
        <w:t>с</w:t>
      </w:r>
      <w:r>
        <w:rPr>
          <w:szCs w:val="28"/>
        </w:rPr>
        <w:t>тавления муниципальной услуги является личное обращение граждан.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получения консультации по вопросу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заявитель обращается в окно консультации МФЦ или специалисту управления архитектуры и градостроительства администрации муниципального образования Ленинградский район и сообщает специалисту свои имя и фам</w:t>
      </w:r>
      <w:r>
        <w:rPr>
          <w:szCs w:val="28"/>
        </w:rPr>
        <w:t>и</w:t>
      </w:r>
      <w:r>
        <w:rPr>
          <w:szCs w:val="28"/>
        </w:rPr>
        <w:t>лию, а также излагает суть вопроса.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предоставления консультации по каждой муниципальной услуге составляет не более 15 минут.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Консультацию осуществляет специалист отдела по вопросам обслуж</w:t>
      </w:r>
      <w:r>
        <w:rPr>
          <w:szCs w:val="28"/>
        </w:rPr>
        <w:t>и</w:t>
      </w:r>
      <w:r>
        <w:rPr>
          <w:szCs w:val="28"/>
        </w:rPr>
        <w:t>вания граждан МФЦ или специалист управления архитектуры и градостро</w:t>
      </w:r>
      <w:r>
        <w:rPr>
          <w:szCs w:val="28"/>
        </w:rPr>
        <w:t>и</w:t>
      </w:r>
      <w:r>
        <w:rPr>
          <w:szCs w:val="28"/>
        </w:rPr>
        <w:t>тельства администрации муниципального образования Ленинградский район, уполномоченный на консультирование граждан (далее -ответственный специ</w:t>
      </w:r>
      <w:r>
        <w:rPr>
          <w:szCs w:val="28"/>
        </w:rPr>
        <w:t>а</w:t>
      </w:r>
      <w:r>
        <w:rPr>
          <w:szCs w:val="28"/>
        </w:rPr>
        <w:t>лист).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специалист устанавливает личность заявителя, в том числе проверяет документ, удостоверяющий личность.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Далее специалист осуществляет регистрацию в электронной очереди на получение консультации по муниципальной услуге (при обращении в МФЦ) и проводит такую консультацию по программе.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консультации и при соответствии пакета документов, представленного заявителем, заявитель вправе запросить регистрацию в эле</w:t>
      </w:r>
      <w:r>
        <w:rPr>
          <w:szCs w:val="28"/>
        </w:rPr>
        <w:t>к</w:t>
      </w:r>
      <w:r>
        <w:rPr>
          <w:szCs w:val="28"/>
        </w:rPr>
        <w:t>тронной очереди на сдачу документов по выбранной муниципальной услуге п</w:t>
      </w:r>
      <w:r>
        <w:rPr>
          <w:szCs w:val="28"/>
        </w:rPr>
        <w:t>о</w:t>
      </w:r>
      <w:r>
        <w:rPr>
          <w:szCs w:val="28"/>
        </w:rPr>
        <w:t>средством обращения в окно консультации или через электронный терминал, в результате чего получает подтверждение регистрации в электронной очереди на сдачу документов (в случае обращения в МФЦ).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 Прием заявления и прилагаемых к нему документов на оказание м</w:t>
      </w:r>
      <w:r>
        <w:rPr>
          <w:szCs w:val="28"/>
        </w:rPr>
        <w:t>у</w:t>
      </w:r>
      <w:r>
        <w:rPr>
          <w:szCs w:val="28"/>
        </w:rPr>
        <w:t>ниципальной услуги.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административной процедуры по приему зая</w:t>
      </w:r>
      <w:r>
        <w:rPr>
          <w:szCs w:val="28"/>
        </w:rPr>
        <w:t>в</w:t>
      </w:r>
      <w:r>
        <w:rPr>
          <w:szCs w:val="28"/>
        </w:rPr>
        <w:t>ления и прилагаемых к нему документов на оказание муниципальной услуги является личное обращение заявителя.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3.4.1. Ответственный сотрудник производит прием заявлений с прил</w:t>
      </w:r>
      <w:r>
        <w:rPr>
          <w:szCs w:val="28"/>
        </w:rPr>
        <w:t>о</w:t>
      </w:r>
      <w:r>
        <w:rPr>
          <w:szCs w:val="28"/>
        </w:rPr>
        <w:t>жением документов лично от заявителей.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Сотрудник, ответственный за прием документов: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устанавливает личность заявителя, в том числе проверяет документ, удостоверяющий личность заявителя;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проводит первичную проверку оформления заявления, а также пре</w:t>
      </w:r>
      <w:r>
        <w:rPr>
          <w:szCs w:val="28"/>
        </w:rPr>
        <w:t>д</w:t>
      </w:r>
      <w:r>
        <w:rPr>
          <w:szCs w:val="28"/>
        </w:rPr>
        <w:t>ставленных документов на предмет соответствия их установленным законод</w:t>
      </w:r>
      <w:r>
        <w:rPr>
          <w:szCs w:val="28"/>
        </w:rPr>
        <w:t>а</w:t>
      </w:r>
      <w:r>
        <w:rPr>
          <w:szCs w:val="28"/>
        </w:rPr>
        <w:t>тельством требованиям, удостоверяясь, что: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в установленных законодательством случаях нотариально заверены;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тексты документов написаны разборчиво, наименования юридических лиц - без сокращения с указанием их местонахождения;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фамилии, имена, отчества, адреса мест жительства написаны полн</w:t>
      </w:r>
      <w:r>
        <w:rPr>
          <w:szCs w:val="28"/>
        </w:rPr>
        <w:t>о</w:t>
      </w:r>
      <w:r>
        <w:rPr>
          <w:szCs w:val="28"/>
        </w:rPr>
        <w:t>стью;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документах нет подчисток, приписок, зачеркнутых слов и иных не оговоренных исправлений;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исполнены карандашом;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имеют серьезных повреждений, наличие которых не п</w:t>
      </w:r>
      <w:r>
        <w:rPr>
          <w:szCs w:val="28"/>
        </w:rPr>
        <w:t>о</w:t>
      </w:r>
      <w:r>
        <w:rPr>
          <w:szCs w:val="28"/>
        </w:rPr>
        <w:t>зволяет однозначно истолковать их содержание;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не истек срок действия представленных документов;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3) сличает представленные экземпляры оригиналов и копий документов, заверяет своей подписью с указанием фамилии и инициалов, даты приема, ст</w:t>
      </w:r>
      <w:r>
        <w:rPr>
          <w:szCs w:val="28"/>
        </w:rPr>
        <w:t>а</w:t>
      </w:r>
      <w:r>
        <w:rPr>
          <w:szCs w:val="28"/>
        </w:rPr>
        <w:t>вит штамп "с подлинником сверено" (если по требованию административного регламента оказания услуги не требуются нотариально удостоверенные копии документов);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4) производит копирование документов, если копии необходимых док</w:t>
      </w:r>
      <w:r>
        <w:rPr>
          <w:szCs w:val="28"/>
        </w:rPr>
        <w:t>у</w:t>
      </w:r>
      <w:r>
        <w:rPr>
          <w:szCs w:val="28"/>
        </w:rPr>
        <w:t>ментов не представлены, ставит штамп "с подлинником сверено", заверяет св</w:t>
      </w:r>
      <w:r>
        <w:rPr>
          <w:szCs w:val="28"/>
        </w:rPr>
        <w:t>о</w:t>
      </w:r>
      <w:r>
        <w:rPr>
          <w:szCs w:val="28"/>
        </w:rPr>
        <w:t>ей подписью с указанием фамилии, инициалов и даты;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5) сверяет, содержат ли документы информацию, необходимую для пр</w:t>
      </w:r>
      <w:r>
        <w:rPr>
          <w:szCs w:val="28"/>
        </w:rPr>
        <w:t>е</w:t>
      </w:r>
      <w:r>
        <w:rPr>
          <w:szCs w:val="28"/>
        </w:rPr>
        <w:t>доставления муниципальной услуги, указанной в заявлении;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6) вносит в установленном порядке запись в ИПС МФЦ о приеме зая</w:t>
      </w:r>
      <w:r>
        <w:rPr>
          <w:szCs w:val="28"/>
        </w:rPr>
        <w:t>в</w:t>
      </w:r>
      <w:r>
        <w:rPr>
          <w:szCs w:val="28"/>
        </w:rPr>
        <w:t>ления (в случае обращения заявителя в МФЦ);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7) выдает заявителю расписку о принятии документов, заверенную своей подписью с указанием фамилии, инициалов и даты приема документов;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8) производит копирование и сканирование документов по тем видам услуг, которые предназначены для электронного документооборота, сличает представленные экземпляры, заверяет своей подписью с указанием фамилии, инициалов и даты, ставит штамп "с подлинником сверено" (если по Админис</w:t>
      </w:r>
      <w:r>
        <w:rPr>
          <w:szCs w:val="28"/>
        </w:rPr>
        <w:t>т</w:t>
      </w:r>
      <w:r>
        <w:rPr>
          <w:szCs w:val="28"/>
        </w:rPr>
        <w:t>ративному регламенту оказания услуги не предусмотрены нотариально удост</w:t>
      </w:r>
      <w:r>
        <w:rPr>
          <w:szCs w:val="28"/>
        </w:rPr>
        <w:t>о</w:t>
      </w:r>
      <w:r>
        <w:rPr>
          <w:szCs w:val="28"/>
        </w:rPr>
        <w:t>веренные копии документов);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9) готовит и распечатывает расписку в двух экземплярах. Один экзем</w:t>
      </w:r>
      <w:r>
        <w:rPr>
          <w:szCs w:val="28"/>
        </w:rPr>
        <w:t>п</w:t>
      </w:r>
      <w:r>
        <w:rPr>
          <w:szCs w:val="28"/>
        </w:rPr>
        <w:t>ляр расписки с регистрационным номером, датой и подписью работника, пр</w:t>
      </w:r>
      <w:r>
        <w:rPr>
          <w:szCs w:val="28"/>
        </w:rPr>
        <w:t>и</w:t>
      </w:r>
      <w:r>
        <w:rPr>
          <w:szCs w:val="28"/>
        </w:rPr>
        <w:t>нявшего комплект документов, выдается на руки заявителю. Получение заяв</w:t>
      </w:r>
      <w:r>
        <w:rPr>
          <w:szCs w:val="28"/>
        </w:rPr>
        <w:t>и</w:t>
      </w:r>
      <w:r>
        <w:rPr>
          <w:szCs w:val="28"/>
        </w:rPr>
        <w:t>телем расписки подтверждает факт приема специалистом комплекта докуме</w:t>
      </w:r>
      <w:r>
        <w:rPr>
          <w:szCs w:val="28"/>
        </w:rPr>
        <w:t>н</w:t>
      </w:r>
      <w:r>
        <w:rPr>
          <w:szCs w:val="28"/>
        </w:rPr>
        <w:t>тов от заявителя.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отсутствии полного комплекта документов специалист запрашивает у заявителя (представителя заявителя) недостающие документы.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за регистрацию заявления и прием документов сотру</w:t>
      </w:r>
      <w:r>
        <w:rPr>
          <w:szCs w:val="28"/>
        </w:rPr>
        <w:t>д</w:t>
      </w:r>
      <w:r>
        <w:rPr>
          <w:szCs w:val="28"/>
        </w:rPr>
        <w:t>ник не вправе отказать в приеме и регистрации заявления от заинтересованных лиц в представлении муниципальной услуги.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Вместе с тем такой сотрудник при установлении: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отсутствия документов, указанных в </w:t>
      </w:r>
      <w:hyperlink r:id="rId8" w:history="1">
        <w:r>
          <w:rPr>
            <w:color w:val="0000FF"/>
            <w:szCs w:val="28"/>
          </w:rPr>
          <w:t>пункте 2.6</w:t>
        </w:r>
      </w:hyperlink>
      <w:r>
        <w:rPr>
          <w:szCs w:val="28"/>
        </w:rPr>
        <w:t xml:space="preserve"> настоящего Админис</w:t>
      </w:r>
      <w:r>
        <w:rPr>
          <w:szCs w:val="28"/>
        </w:rPr>
        <w:t>т</w:t>
      </w:r>
      <w:r>
        <w:rPr>
          <w:szCs w:val="28"/>
        </w:rPr>
        <w:t>ративного регламента;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и других обстоятельств, предусмотренных </w:t>
      </w:r>
      <w:hyperlink r:id="rId9" w:history="1">
        <w:r>
          <w:rPr>
            <w:color w:val="0000FF"/>
            <w:szCs w:val="28"/>
          </w:rPr>
          <w:t>пунктами 2.7</w:t>
        </w:r>
      </w:hyperlink>
      <w:r>
        <w:rPr>
          <w:szCs w:val="28"/>
        </w:rPr>
        <w:t xml:space="preserve">, </w:t>
      </w:r>
      <w:hyperlink r:id="rId10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</w:t>
      </w:r>
      <w:r>
        <w:rPr>
          <w:szCs w:val="28"/>
        </w:rPr>
        <w:t>е</w:t>
      </w:r>
      <w:r>
        <w:rPr>
          <w:szCs w:val="28"/>
        </w:rPr>
        <w:t>го Административного регламента, обязан устно проинформировать заявителя о наличии оснований для отказа (приостановления) в представлении муниц</w:t>
      </w:r>
      <w:r>
        <w:rPr>
          <w:szCs w:val="28"/>
        </w:rPr>
        <w:t>и</w:t>
      </w:r>
      <w:r>
        <w:rPr>
          <w:szCs w:val="28"/>
        </w:rPr>
        <w:t>пальной услуги и просит заявителя собственноручно указать в заявлении «Пр</w:t>
      </w:r>
      <w:r>
        <w:rPr>
          <w:szCs w:val="28"/>
        </w:rPr>
        <w:t>и</w:t>
      </w:r>
      <w:r>
        <w:rPr>
          <w:szCs w:val="28"/>
        </w:rPr>
        <w:t>чины возможного отказа мне разъяснены и понятны» с проставлением своей личной подписи, с указанием даты, фамилии и инициалов.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приема заявления с пакетом документов ответственный специ</w:t>
      </w:r>
      <w:r>
        <w:rPr>
          <w:szCs w:val="28"/>
        </w:rPr>
        <w:t>а</w:t>
      </w:r>
      <w:r>
        <w:rPr>
          <w:szCs w:val="28"/>
        </w:rPr>
        <w:t>лист МФЦ  осуществляет регистрацию заявления в электронной системе док</w:t>
      </w:r>
      <w:r>
        <w:rPr>
          <w:szCs w:val="28"/>
        </w:rPr>
        <w:t>у</w:t>
      </w:r>
      <w:r>
        <w:rPr>
          <w:szCs w:val="28"/>
        </w:rPr>
        <w:t>ментооборота МФЦ , программой такой системы присваивается регистрацио</w:t>
      </w:r>
      <w:r>
        <w:rPr>
          <w:szCs w:val="28"/>
        </w:rPr>
        <w:t>н</w:t>
      </w:r>
      <w:r>
        <w:rPr>
          <w:szCs w:val="28"/>
        </w:rPr>
        <w:t>ный номер заявления, указывается дата и время приема заявления.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завершения электронной регистрации заявления ответственный сотрудник МФЦ выдает заявителю удостоверенную своей подписью расписку о принятии документов, которая содержит сведения о регистрационном (вход</w:t>
      </w:r>
      <w:r>
        <w:rPr>
          <w:szCs w:val="28"/>
        </w:rPr>
        <w:t>я</w:t>
      </w:r>
      <w:r>
        <w:rPr>
          <w:szCs w:val="28"/>
        </w:rPr>
        <w:t>щем) номере, дате и времени приема документов.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заявителем расписки подтверждает факт приема специал</w:t>
      </w:r>
      <w:r>
        <w:rPr>
          <w:szCs w:val="28"/>
        </w:rPr>
        <w:t>и</w:t>
      </w:r>
      <w:r>
        <w:rPr>
          <w:szCs w:val="28"/>
        </w:rPr>
        <w:t>стом комплекта документов от заявителя.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Сформированное дело МФЦ в течение текущего рабочего дня передае</w:t>
      </w:r>
      <w:r>
        <w:rPr>
          <w:szCs w:val="28"/>
        </w:rPr>
        <w:t>т</w:t>
      </w:r>
      <w:r>
        <w:rPr>
          <w:szCs w:val="28"/>
        </w:rPr>
        <w:t>ся на исполнение в приемную администрации муниципального образования.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дело сформировано после 17 часов 00 минут, передача д</w:t>
      </w:r>
      <w:r>
        <w:rPr>
          <w:szCs w:val="28"/>
        </w:rPr>
        <w:t>е</w:t>
      </w:r>
      <w:r>
        <w:rPr>
          <w:szCs w:val="28"/>
        </w:rPr>
        <w:t>ла в администрацию муниципального образования осуществляется на следу</w:t>
      </w:r>
      <w:r>
        <w:rPr>
          <w:szCs w:val="28"/>
        </w:rPr>
        <w:t>ю</w:t>
      </w:r>
      <w:r>
        <w:rPr>
          <w:szCs w:val="28"/>
        </w:rPr>
        <w:t>щий рабочий день.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Специалист приемной администрации муниципального образования, получивший сформированный пакет документов, регистрирует входящее зая</w:t>
      </w:r>
      <w:r>
        <w:rPr>
          <w:szCs w:val="28"/>
        </w:rPr>
        <w:t>в</w:t>
      </w:r>
      <w:r>
        <w:rPr>
          <w:szCs w:val="28"/>
        </w:rPr>
        <w:t>ление в системе «СИНКОПА».</w:t>
      </w:r>
    </w:p>
    <w:p w:rsidR="00A44565" w:rsidRDefault="00A44565" w:rsidP="00540365">
      <w:pPr>
        <w:ind w:firstLine="708"/>
        <w:jc w:val="both"/>
        <w:rPr>
          <w:szCs w:val="28"/>
        </w:rPr>
      </w:pPr>
      <w:r>
        <w:rPr>
          <w:szCs w:val="28"/>
        </w:rPr>
        <w:t>Зарегистрированное заявление передается главе муниципального образ</w:t>
      </w:r>
      <w:r>
        <w:rPr>
          <w:szCs w:val="28"/>
        </w:rPr>
        <w:t>о</w:t>
      </w:r>
      <w:r>
        <w:rPr>
          <w:szCs w:val="28"/>
        </w:rPr>
        <w:t xml:space="preserve">вания </w:t>
      </w:r>
      <w:r w:rsidRPr="0006674C">
        <w:rPr>
          <w:szCs w:val="28"/>
        </w:rPr>
        <w:t xml:space="preserve">Ленинградский район </w:t>
      </w:r>
      <w:r>
        <w:rPr>
          <w:szCs w:val="28"/>
        </w:rPr>
        <w:t>для рассмотрения и резолюции.</w:t>
      </w:r>
    </w:p>
    <w:p w:rsidR="00A44565" w:rsidRDefault="00A44565" w:rsidP="00540365">
      <w:pPr>
        <w:ind w:firstLine="708"/>
        <w:jc w:val="both"/>
        <w:rPr>
          <w:szCs w:val="28"/>
        </w:rPr>
      </w:pPr>
      <w:r>
        <w:rPr>
          <w:szCs w:val="28"/>
        </w:rPr>
        <w:t>Ознакомившись с заявлением</w:t>
      </w:r>
      <w:r w:rsidRPr="00A03365">
        <w:rPr>
          <w:szCs w:val="28"/>
        </w:rPr>
        <w:t xml:space="preserve"> </w:t>
      </w:r>
      <w:r>
        <w:rPr>
          <w:szCs w:val="28"/>
        </w:rPr>
        <w:t>о предоставлении муниципальной услуги, глава дает письменное поручение заместителю главы муниципального образ</w:t>
      </w:r>
      <w:r>
        <w:rPr>
          <w:szCs w:val="28"/>
        </w:rPr>
        <w:t>о</w:t>
      </w:r>
      <w:r>
        <w:rPr>
          <w:szCs w:val="28"/>
        </w:rPr>
        <w:t>вания для дальнейшего рассмотрения, исходя из содержания заявления.</w:t>
      </w:r>
    </w:p>
    <w:p w:rsidR="00A44565" w:rsidRDefault="00A44565" w:rsidP="00540365">
      <w:pPr>
        <w:ind w:firstLine="708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 получивший поручение о рассмотрении заявления, в тот же день изучает его и принимает решение о порядке его дальнейшего рассмотрения.</w:t>
      </w:r>
    </w:p>
    <w:p w:rsidR="00A44565" w:rsidRDefault="00A44565" w:rsidP="003243E4">
      <w:pPr>
        <w:ind w:firstLine="900"/>
        <w:jc w:val="both"/>
        <w:rPr>
          <w:szCs w:val="28"/>
        </w:rPr>
      </w:pPr>
      <w:r>
        <w:rPr>
          <w:szCs w:val="28"/>
        </w:rPr>
        <w:t>После принятия решения заместитель направляет заявление для его и</w:t>
      </w:r>
      <w:r>
        <w:rPr>
          <w:szCs w:val="28"/>
        </w:rPr>
        <w:t>с</w:t>
      </w:r>
      <w:r>
        <w:rPr>
          <w:szCs w:val="28"/>
        </w:rPr>
        <w:t>полнения в управление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3.4.2. Начальник управления архитектуры и градостроительства  адм</w:t>
      </w:r>
      <w:r>
        <w:rPr>
          <w:szCs w:val="28"/>
        </w:rPr>
        <w:t>и</w:t>
      </w:r>
      <w:r>
        <w:rPr>
          <w:szCs w:val="28"/>
        </w:rPr>
        <w:t>нистрации муниципального образования Ленинградский район передает пол</w:t>
      </w:r>
      <w:r>
        <w:rPr>
          <w:szCs w:val="28"/>
        </w:rPr>
        <w:t>у</w:t>
      </w:r>
      <w:r>
        <w:rPr>
          <w:szCs w:val="28"/>
        </w:rPr>
        <w:t>ченный пакет документов специалисту, уполномоченному на производство по заявлению.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заявления, уполномоченным специалистом осущест</w:t>
      </w:r>
      <w:r>
        <w:rPr>
          <w:szCs w:val="28"/>
        </w:rPr>
        <w:t>в</w:t>
      </w:r>
      <w:r>
        <w:rPr>
          <w:szCs w:val="28"/>
        </w:rPr>
        <w:t>ляется проверка представленных документов на отсутствие оснований, пер</w:t>
      </w:r>
      <w:r>
        <w:rPr>
          <w:szCs w:val="28"/>
        </w:rPr>
        <w:t>е</w:t>
      </w:r>
      <w:r>
        <w:rPr>
          <w:szCs w:val="28"/>
        </w:rPr>
        <w:t xml:space="preserve">численных в </w:t>
      </w:r>
      <w:hyperlink r:id="rId11" w:history="1">
        <w:r>
          <w:rPr>
            <w:color w:val="0000FF"/>
            <w:szCs w:val="28"/>
          </w:rPr>
          <w:t>пунктах 2.7</w:t>
        </w:r>
      </w:hyperlink>
      <w:r>
        <w:rPr>
          <w:szCs w:val="28"/>
        </w:rPr>
        <w:t xml:space="preserve">, </w:t>
      </w:r>
      <w:hyperlink r:id="rId12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настоящего Административного регламента, для отказа в предоставлении муниципальной услуги.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условии отсутствия таковых, уполномоченный специалист ответс</w:t>
      </w:r>
      <w:r>
        <w:rPr>
          <w:szCs w:val="28"/>
        </w:rPr>
        <w:t>т</w:t>
      </w:r>
      <w:r>
        <w:rPr>
          <w:szCs w:val="28"/>
        </w:rPr>
        <w:t>венного отдела осуществляет следующие действия:</w:t>
      </w:r>
    </w:p>
    <w:p w:rsidR="00A44565" w:rsidRPr="00F80FD4" w:rsidRDefault="00A44565" w:rsidP="00727F98">
      <w:pPr>
        <w:ind w:firstLine="851"/>
        <w:rPr>
          <w:szCs w:val="28"/>
        </w:rPr>
      </w:pPr>
      <w:r>
        <w:rPr>
          <w:szCs w:val="28"/>
        </w:rPr>
        <w:t>- проводит правовой анализ приложенных к заявлению документов на предмет их соответствия требованиям действующего законодательства</w:t>
      </w:r>
      <w:r w:rsidRPr="00F80FD4">
        <w:rPr>
          <w:szCs w:val="28"/>
        </w:rPr>
        <w:t>; </w:t>
      </w:r>
    </w:p>
    <w:p w:rsidR="00A44565" w:rsidRPr="00F80FD4" w:rsidRDefault="00A44565" w:rsidP="00727F98">
      <w:pPr>
        <w:ind w:firstLine="851"/>
        <w:rPr>
          <w:szCs w:val="28"/>
        </w:rPr>
      </w:pPr>
      <w:r>
        <w:rPr>
          <w:szCs w:val="28"/>
        </w:rPr>
        <w:t>- подготавливает и утверждает проект постановления администрации муниципального образования Ленинградский район</w:t>
      </w:r>
      <w:r w:rsidRPr="00F80FD4">
        <w:rPr>
          <w:szCs w:val="28"/>
        </w:rPr>
        <w:t xml:space="preserve">. </w:t>
      </w:r>
    </w:p>
    <w:p w:rsidR="00A44565" w:rsidRDefault="00A44565" w:rsidP="00D676CD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выполнения указанных действий не должен превышать  30 дней.</w:t>
      </w:r>
    </w:p>
    <w:p w:rsidR="00A44565" w:rsidRDefault="00A44565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3.5. Порядок получения заявителем сведений о ходе выполнения запр</w:t>
      </w:r>
      <w:r>
        <w:rPr>
          <w:szCs w:val="28"/>
        </w:rPr>
        <w:t>о</w:t>
      </w:r>
      <w:r>
        <w:rPr>
          <w:szCs w:val="28"/>
        </w:rPr>
        <w:t>са о предоставлении муниципальной услуги.</w:t>
      </w:r>
    </w:p>
    <w:p w:rsidR="00A44565" w:rsidRDefault="00A44565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 w:rsidRPr="0048623F">
        <w:rPr>
          <w:color w:val="000000"/>
          <w:szCs w:val="28"/>
        </w:rPr>
        <w:t>На любом этапе предоставления муниципальной услуги заявитель м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жет получить информацию о ходе выполнения административных процедур. Запрос о ходе предоставления муниципальной услуги заявитель может подать в устной, письменной форме, по электронной почте.</w:t>
      </w:r>
    </w:p>
    <w:p w:rsidR="00A44565" w:rsidRDefault="00A44565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3.6. Порядок получения заявителем результата предоставления муниц</w:t>
      </w:r>
      <w:r>
        <w:rPr>
          <w:szCs w:val="28"/>
        </w:rPr>
        <w:t>и</w:t>
      </w:r>
      <w:r>
        <w:rPr>
          <w:szCs w:val="28"/>
        </w:rPr>
        <w:t>пальной услуги.</w:t>
      </w:r>
    </w:p>
    <w:p w:rsidR="00A44565" w:rsidRDefault="00A44565" w:rsidP="007C2228">
      <w:pPr>
        <w:ind w:firstLine="900"/>
        <w:jc w:val="both"/>
        <w:rPr>
          <w:szCs w:val="28"/>
        </w:rPr>
      </w:pPr>
      <w:r w:rsidRPr="002C463A">
        <w:rPr>
          <w:szCs w:val="28"/>
        </w:rPr>
        <w:t>Заявитель вправе обратиться за получением конечного результата пр</w:t>
      </w:r>
      <w:r w:rsidRPr="002C463A">
        <w:rPr>
          <w:szCs w:val="28"/>
        </w:rPr>
        <w:t>е</w:t>
      </w:r>
      <w:r w:rsidRPr="002C463A">
        <w:rPr>
          <w:szCs w:val="28"/>
        </w:rPr>
        <w:t>доставления Муниципальной услуги лично или через уполномоченного пре</w:t>
      </w:r>
      <w:r w:rsidRPr="002C463A">
        <w:rPr>
          <w:szCs w:val="28"/>
        </w:rPr>
        <w:t>д</w:t>
      </w:r>
      <w:r w:rsidRPr="002C463A">
        <w:rPr>
          <w:szCs w:val="28"/>
        </w:rPr>
        <w:t>стави</w:t>
      </w:r>
      <w:r>
        <w:rPr>
          <w:szCs w:val="28"/>
        </w:rPr>
        <w:t>теля в управление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</w:t>
      </w:r>
      <w:r w:rsidRPr="002C463A">
        <w:rPr>
          <w:szCs w:val="28"/>
        </w:rPr>
        <w:t xml:space="preserve"> </w:t>
      </w:r>
      <w:r>
        <w:rPr>
          <w:szCs w:val="28"/>
        </w:rPr>
        <w:t xml:space="preserve">Ленинградский район </w:t>
      </w:r>
      <w:r w:rsidRPr="002C463A">
        <w:rPr>
          <w:szCs w:val="28"/>
        </w:rPr>
        <w:t>или Многофункциональный центр.</w:t>
      </w:r>
    </w:p>
    <w:p w:rsidR="00A44565" w:rsidRDefault="00A44565" w:rsidP="007C2228">
      <w:pPr>
        <w:ind w:firstLine="900"/>
        <w:jc w:val="both"/>
        <w:rPr>
          <w:szCs w:val="28"/>
        </w:rPr>
      </w:pPr>
    </w:p>
    <w:p w:rsidR="00A44565" w:rsidRDefault="00A44565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4. ФОРМЫ КОНТРОЛЯ ЗА ИСПОЛНЕНИЕМ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АДМИНИСТРАТИВНОГО РЕГЛАМЕНТА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4.1. Контроль за соблюдением последовательности действий, опред</w:t>
      </w:r>
      <w:r>
        <w:rPr>
          <w:szCs w:val="28"/>
        </w:rPr>
        <w:t>е</w:t>
      </w:r>
      <w:r>
        <w:rPr>
          <w:szCs w:val="28"/>
        </w:rPr>
        <w:t>ленных административными процедурами по исполнению муниципальной у</w:t>
      </w:r>
      <w:r>
        <w:rPr>
          <w:szCs w:val="28"/>
        </w:rPr>
        <w:t>с</w:t>
      </w:r>
      <w:r>
        <w:rPr>
          <w:szCs w:val="28"/>
        </w:rPr>
        <w:t>луги, принятием решений ответственными специалистами по исполнению н</w:t>
      </w:r>
      <w:r>
        <w:rPr>
          <w:szCs w:val="28"/>
        </w:rPr>
        <w:t>а</w:t>
      </w:r>
      <w:r>
        <w:rPr>
          <w:szCs w:val="28"/>
        </w:rPr>
        <w:t>стоящего Административного регламента осуществляется заместителем главы муниципального образования, начальником управления архитектуры и град</w:t>
      </w:r>
      <w:r>
        <w:rPr>
          <w:szCs w:val="28"/>
        </w:rPr>
        <w:t>о</w:t>
      </w:r>
      <w:r>
        <w:rPr>
          <w:szCs w:val="28"/>
        </w:rPr>
        <w:t>строительства администрации муниципального образования Ленинградский район, директором МФЦ.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4.2. Текущий контроль за надлежащим исполнением Административн</w:t>
      </w:r>
      <w:r>
        <w:rPr>
          <w:szCs w:val="28"/>
        </w:rPr>
        <w:t>о</w:t>
      </w:r>
      <w:r>
        <w:rPr>
          <w:szCs w:val="28"/>
        </w:rPr>
        <w:t>го регламента связанных с осуществлением деятельности ответственных сп</w:t>
      </w:r>
      <w:r>
        <w:rPr>
          <w:szCs w:val="28"/>
        </w:rPr>
        <w:t>е</w:t>
      </w:r>
      <w:r>
        <w:rPr>
          <w:szCs w:val="28"/>
        </w:rPr>
        <w:t>циалистов осуществляется начальником управления архитектуры и градостро</w:t>
      </w:r>
      <w:r>
        <w:rPr>
          <w:szCs w:val="28"/>
        </w:rPr>
        <w:t>и</w:t>
      </w:r>
      <w:r>
        <w:rPr>
          <w:szCs w:val="28"/>
        </w:rPr>
        <w:t>тельства администрации муниципального образования Ленинградский район.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4.3. Проверки полноты и качества исполнения муниципальной услуги включают в себя проведение проверок, выявление и устранение нарушений п</w:t>
      </w:r>
      <w:r>
        <w:rPr>
          <w:szCs w:val="28"/>
        </w:rPr>
        <w:t>о</w:t>
      </w:r>
      <w:r>
        <w:rPr>
          <w:szCs w:val="28"/>
        </w:rPr>
        <w:t>рядка и сроков исполнения муниципальной услуги, рассмотрение обращений заявителей в ходе исполнения муниципальной услуги, содержащих жалобы на решения, действия (бездействие) должностных лиц и муниципальных служ</w:t>
      </w:r>
      <w:r>
        <w:rPr>
          <w:szCs w:val="28"/>
        </w:rPr>
        <w:t>а</w:t>
      </w:r>
      <w:r>
        <w:rPr>
          <w:szCs w:val="28"/>
        </w:rPr>
        <w:t>щих.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4.4. Контроль за исполнением муниципальной услуги осуществляется путем проведения: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плановых проверок соблюдения и исполнения должностными лицами положений настоящего Административного регламента, иных документов, ре</w:t>
      </w:r>
      <w:r>
        <w:rPr>
          <w:szCs w:val="28"/>
        </w:rPr>
        <w:t>г</w:t>
      </w:r>
      <w:r>
        <w:rPr>
          <w:szCs w:val="28"/>
        </w:rPr>
        <w:t>ламентирующих деятельность по исполнению муниципальной услуги;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внеплановых проверок соблюдения и исполнения муниципальными служащими положений настоящего Административного регламента, осущест</w:t>
      </w:r>
      <w:r>
        <w:rPr>
          <w:szCs w:val="28"/>
        </w:rPr>
        <w:t>в</w:t>
      </w:r>
      <w:r>
        <w:rPr>
          <w:szCs w:val="28"/>
        </w:rPr>
        <w:t>ляемых по обращениям физических и юридических лиц, по поручениям главы муниципального образования, заместителей главы муниципального образов</w:t>
      </w:r>
      <w:r>
        <w:rPr>
          <w:szCs w:val="28"/>
        </w:rPr>
        <w:t>а</w:t>
      </w:r>
      <w:r>
        <w:rPr>
          <w:szCs w:val="28"/>
        </w:rPr>
        <w:t>ния, на основании иных документов и сведений, указывающих на нарушение положений настоящего Административного регламента.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4.5. Периодичность осуществляемых плановых проверок полноты и к</w:t>
      </w:r>
      <w:r>
        <w:rPr>
          <w:szCs w:val="28"/>
        </w:rPr>
        <w:t>а</w:t>
      </w:r>
      <w:r>
        <w:rPr>
          <w:szCs w:val="28"/>
        </w:rPr>
        <w:t xml:space="preserve">чества исполнения муниципальной услуги устанавливается администрацией муниципального образования Ленинградский район в виде распоряжения. 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4.6. Плановые и внеплановые проверки проводятся управлением арх</w:t>
      </w:r>
      <w:r>
        <w:rPr>
          <w:szCs w:val="28"/>
        </w:rPr>
        <w:t>и</w:t>
      </w:r>
      <w:r>
        <w:rPr>
          <w:szCs w:val="28"/>
        </w:rPr>
        <w:t>тектуры  администрации муниципального образования, во взаимодействии с директором МФЦ.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ходе плановых и внеплановых проверок должностными лицами пр</w:t>
      </w:r>
      <w:r>
        <w:rPr>
          <w:szCs w:val="28"/>
        </w:rPr>
        <w:t>о</w:t>
      </w:r>
      <w:r>
        <w:rPr>
          <w:szCs w:val="28"/>
        </w:rPr>
        <w:t>веряется: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знание ответственными специалистами требований настоящего Адм</w:t>
      </w:r>
      <w:r>
        <w:rPr>
          <w:szCs w:val="28"/>
        </w:rPr>
        <w:t>и</w:t>
      </w:r>
      <w:r>
        <w:rPr>
          <w:szCs w:val="28"/>
        </w:rPr>
        <w:t>нистративного регламента, нормативных правовых актов, устанавливающих требования к исполнению муниципальной услуги;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соблюдение работниками Управления сроков и последовательности исполнения административных процедур, установленных настоящим Админ</w:t>
      </w:r>
      <w:r>
        <w:rPr>
          <w:szCs w:val="28"/>
        </w:rPr>
        <w:t>и</w:t>
      </w:r>
      <w:r>
        <w:rPr>
          <w:szCs w:val="28"/>
        </w:rPr>
        <w:t>стративным регламентом;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правильность и своевременность информирования заявителей об изм</w:t>
      </w:r>
      <w:r>
        <w:rPr>
          <w:szCs w:val="28"/>
        </w:rPr>
        <w:t>е</w:t>
      </w:r>
      <w:r>
        <w:rPr>
          <w:szCs w:val="28"/>
        </w:rPr>
        <w:t>нении административных процедур, предусмотренных настоящим Админис</w:t>
      </w:r>
      <w:r>
        <w:rPr>
          <w:szCs w:val="28"/>
        </w:rPr>
        <w:t>т</w:t>
      </w:r>
      <w:r>
        <w:rPr>
          <w:szCs w:val="28"/>
        </w:rPr>
        <w:t>ративным регламентом;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определение сроков устранения нарушений и недостатков, выявленных в ходе предыдущих проверок.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4.7. Общественный контроль за исполнением муниципальной услуги может осуществляться в соответствии с действующим законодательством Ро</w:t>
      </w:r>
      <w:r>
        <w:rPr>
          <w:szCs w:val="28"/>
        </w:rPr>
        <w:t>с</w:t>
      </w:r>
      <w:r>
        <w:rPr>
          <w:szCs w:val="28"/>
        </w:rPr>
        <w:t>сийской Федерации.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4.8. Управление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 и МФЦ могут проводить электронные опросы, анкетирование по вопросам удовлетворенности полнотой и качеством исполнения муниципальной услуги, соблюдения положений н</w:t>
      </w:r>
      <w:r>
        <w:rPr>
          <w:szCs w:val="28"/>
        </w:rPr>
        <w:t>а</w:t>
      </w:r>
      <w:r>
        <w:rPr>
          <w:szCs w:val="28"/>
        </w:rPr>
        <w:t>стоящего Административного регламента, сроков и последовательности дейс</w:t>
      </w:r>
      <w:r>
        <w:rPr>
          <w:szCs w:val="28"/>
        </w:rPr>
        <w:t>т</w:t>
      </w:r>
      <w:r>
        <w:rPr>
          <w:szCs w:val="28"/>
        </w:rPr>
        <w:t>вий (административных процедур), предусмотренных настоящим Администр</w:t>
      </w:r>
      <w:r>
        <w:rPr>
          <w:szCs w:val="28"/>
        </w:rPr>
        <w:t>а</w:t>
      </w:r>
      <w:r>
        <w:rPr>
          <w:szCs w:val="28"/>
        </w:rPr>
        <w:t>тивным регламентом.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4.9. Должностные лица, виновные в неисполнении или ненадлежащем исполнении требований настоящего Административного регламента, привл</w:t>
      </w:r>
      <w:r>
        <w:rPr>
          <w:szCs w:val="28"/>
        </w:rPr>
        <w:t>е</w:t>
      </w:r>
      <w:r>
        <w:rPr>
          <w:szCs w:val="28"/>
        </w:rPr>
        <w:t>каются к дисциплинарной ответственности, а также несут гражданско-правовую, административную и уголовную ответственность в порядке, уст</w:t>
      </w:r>
      <w:r>
        <w:rPr>
          <w:szCs w:val="28"/>
        </w:rPr>
        <w:t>а</w:t>
      </w:r>
      <w:r>
        <w:rPr>
          <w:szCs w:val="28"/>
        </w:rPr>
        <w:t>новленном действующим законодательством Российской Федерации.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4.10. Персональная ответственность работников закрепляется в их должностных инструкциях.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A44565" w:rsidRDefault="00A44565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5. ПОРЯДОК ДОСУДЕБНОГО (ВНЕСУДЕБНОГО)</w:t>
      </w:r>
    </w:p>
    <w:p w:rsidR="00A44565" w:rsidRDefault="00A44565" w:rsidP="007E6D54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 xml:space="preserve">ОБЖАЛОВАНИЯ РЕШЕНИЙ И ДЕЙСТВИЙ (БЕЗДЕЙСТВИЙ) </w:t>
      </w:r>
    </w:p>
    <w:p w:rsidR="00A44565" w:rsidRDefault="00A44565" w:rsidP="007E6D54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 xml:space="preserve">ОРГАНА, ПРЕДОСТАВЛЯЮЩЕГО МУНИЦИПАЛЬНУЮ УСЛУГУ, </w:t>
      </w:r>
    </w:p>
    <w:p w:rsidR="00A44565" w:rsidRDefault="00A44565" w:rsidP="007E6D54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 ТАКЖЕ ЕГО ДОЛЖНОСТНЫХ ЛИЦ.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5.1. Заинтересованные лица имеют право на обжалование действий (бе</w:t>
      </w:r>
      <w:r>
        <w:rPr>
          <w:szCs w:val="28"/>
        </w:rPr>
        <w:t>з</w:t>
      </w:r>
      <w:r>
        <w:rPr>
          <w:szCs w:val="28"/>
        </w:rPr>
        <w:t>действия), решений, принятых (осуществляемых) в ходе исполнения муниц</w:t>
      </w:r>
      <w:r>
        <w:rPr>
          <w:szCs w:val="28"/>
        </w:rPr>
        <w:t>и</w:t>
      </w:r>
      <w:r>
        <w:rPr>
          <w:szCs w:val="28"/>
        </w:rPr>
        <w:t>пальной услуги, в досудебном (внесудебном) или судебном порядке.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5.2. Жалоба на действие (бездействие) должностных лиц, муниципал</w:t>
      </w:r>
      <w:r>
        <w:rPr>
          <w:szCs w:val="28"/>
        </w:rPr>
        <w:t>ь</w:t>
      </w:r>
      <w:r>
        <w:rPr>
          <w:szCs w:val="28"/>
        </w:rPr>
        <w:t>ных служащих, непосредственно исполняющих муниципальную услугу, прин</w:t>
      </w:r>
      <w:r>
        <w:rPr>
          <w:szCs w:val="28"/>
        </w:rPr>
        <w:t>я</w:t>
      </w:r>
      <w:r>
        <w:rPr>
          <w:szCs w:val="28"/>
        </w:rPr>
        <w:t>тые ими решения при осуществлении муниципальной услуги может быть под</w:t>
      </w:r>
      <w:r>
        <w:rPr>
          <w:szCs w:val="28"/>
        </w:rPr>
        <w:t>а</w:t>
      </w:r>
      <w:r>
        <w:rPr>
          <w:szCs w:val="28"/>
        </w:rPr>
        <w:t>на заместителю муниципального образования,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5.3. Жалоба на действие (бездействие) сотрудников МФЦ при приеме-выдаче документов подается директору МФЦ,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5.4. Жалоба, поданная в письменной форме, должна содержать: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наименование органа местного самоуправления либо фамилию, имя, отчество соответствующего должностного лица, либо должность соответс</w:t>
      </w:r>
      <w:r>
        <w:rPr>
          <w:szCs w:val="28"/>
        </w:rPr>
        <w:t>т</w:t>
      </w:r>
      <w:r>
        <w:rPr>
          <w:szCs w:val="28"/>
        </w:rPr>
        <w:t>вующего лица;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фамилию, имя, отчество (последнее - при наличии) лица, подавшего жалобу, почтовый адрес, по которому должны быть направлены ответ, уведо</w:t>
      </w:r>
      <w:r>
        <w:rPr>
          <w:szCs w:val="28"/>
        </w:rPr>
        <w:t>м</w:t>
      </w:r>
      <w:r>
        <w:rPr>
          <w:szCs w:val="28"/>
        </w:rPr>
        <w:t>ление о переадресации обращения;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существо жалобы;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личную подпись (подпись уполномоченного представителя) и дату.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необходимости в подтверждение своих доводов гражданин прилагает к жалобе документы и материалы либо их копии.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5.5. Права заявителя на получение информации и документов, необх</w:t>
      </w:r>
      <w:r>
        <w:rPr>
          <w:szCs w:val="28"/>
        </w:rPr>
        <w:t>о</w:t>
      </w:r>
      <w:r>
        <w:rPr>
          <w:szCs w:val="28"/>
        </w:rPr>
        <w:t>димых для обоснования и рассмотрения жалобы: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представлять дополнительные документы и материалы либо обращат</w:t>
      </w:r>
      <w:r>
        <w:rPr>
          <w:szCs w:val="28"/>
        </w:rPr>
        <w:t>ь</w:t>
      </w:r>
      <w:r>
        <w:rPr>
          <w:szCs w:val="28"/>
        </w:rPr>
        <w:t>ся с просьбой об их истребовании;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знакомиться с документами и материалами, касающимися рассмотр</w:t>
      </w:r>
      <w:r>
        <w:rPr>
          <w:szCs w:val="28"/>
        </w:rPr>
        <w:t>е</w:t>
      </w:r>
      <w:r>
        <w:rPr>
          <w:szCs w:val="28"/>
        </w:rPr>
        <w:t>ния жалобы, если это не затрагивает права, свободы и законные интересы др</w:t>
      </w:r>
      <w:r>
        <w:rPr>
          <w:szCs w:val="28"/>
        </w:rPr>
        <w:t>у</w:t>
      </w:r>
      <w:r>
        <w:rPr>
          <w:szCs w:val="28"/>
        </w:rPr>
        <w:t>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5.6. Ответ на жалобу не дается в случаях, если: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жалобе не указаны фамилия гражданина, направившего жалобу, и почтовый адрес, по которому должен быть направлен ответ;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жалоба содержит нецензурные либо оскорбительные выражения, угр</w:t>
      </w:r>
      <w:r>
        <w:rPr>
          <w:szCs w:val="28"/>
        </w:rPr>
        <w:t>о</w:t>
      </w:r>
      <w:r>
        <w:rPr>
          <w:szCs w:val="28"/>
        </w:rPr>
        <w:t>зы жизни, здоровью и имуществу должностного лица, а также членов его семьи (гражданину направляется сообщение о недопустимости злоупотребления пр</w:t>
      </w:r>
      <w:r>
        <w:rPr>
          <w:szCs w:val="28"/>
        </w:rPr>
        <w:t>а</w:t>
      </w:r>
      <w:r>
        <w:rPr>
          <w:szCs w:val="28"/>
        </w:rPr>
        <w:t>вом);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 письменного обращения не поддается прочтению, ответ на обр</w:t>
      </w:r>
      <w:r>
        <w:rPr>
          <w:szCs w:val="28"/>
        </w:rPr>
        <w:t>а</w:t>
      </w:r>
      <w:r>
        <w:rPr>
          <w:szCs w:val="28"/>
        </w:rPr>
        <w:t>щение не дается и оно не подлежит направлению на рассмотрение в государс</w:t>
      </w:r>
      <w:r>
        <w:rPr>
          <w:szCs w:val="28"/>
        </w:rPr>
        <w:t>т</w:t>
      </w:r>
      <w:r>
        <w:rPr>
          <w:szCs w:val="28"/>
        </w:rPr>
        <w:t>венный орган, орган местного самоуправления или должностному лицу в соо</w:t>
      </w:r>
      <w:r>
        <w:rPr>
          <w:szCs w:val="28"/>
        </w:rPr>
        <w:t>т</w:t>
      </w:r>
      <w:r>
        <w:rPr>
          <w:szCs w:val="28"/>
        </w:rPr>
        <w:t>ветствии с их компетенцией, о чем в течение семи календарных дней со дня р</w:t>
      </w:r>
      <w:r>
        <w:rPr>
          <w:szCs w:val="28"/>
        </w:rPr>
        <w:t>е</w:t>
      </w:r>
      <w:r>
        <w:rPr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прочтению;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случае если в письменной жалобе гражданина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</w:t>
      </w:r>
      <w:r>
        <w:rPr>
          <w:szCs w:val="28"/>
        </w:rPr>
        <w:t>о</w:t>
      </w:r>
      <w:r>
        <w:rPr>
          <w:szCs w:val="28"/>
        </w:rPr>
        <w:t>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очередной жалобы и прекращении переписки с граждан</w:t>
      </w:r>
      <w:r>
        <w:rPr>
          <w:szCs w:val="28"/>
        </w:rPr>
        <w:t>и</w:t>
      </w:r>
      <w:r>
        <w:rPr>
          <w:szCs w:val="28"/>
        </w:rPr>
        <w:t>ном по данному вопросу при условии, что указанная жалоба и ранее напра</w:t>
      </w:r>
      <w:r>
        <w:rPr>
          <w:szCs w:val="28"/>
        </w:rPr>
        <w:t>в</w:t>
      </w:r>
      <w:r>
        <w:rPr>
          <w:szCs w:val="28"/>
        </w:rPr>
        <w:t>ляемые жалобы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жалобу.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Гражданину, направившему жалобу, сообщается о невозможности дать ответ по существу поставленного в нем вопроса в связи с недопустимостью разглашения сведений, составляющих государственную или иную охраняемую федеральным законом тайну.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гражданин вправе вновь направить жалобу.</w:t>
      </w:r>
    </w:p>
    <w:p w:rsidR="00A44565" w:rsidRDefault="00A44565" w:rsidP="00597B9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5.7. Жалоба, поступившая в орган, предоставляющий муниципальную услугу, подлежит рассмотрению должностным лицом, наделенным полном</w:t>
      </w:r>
      <w:r>
        <w:rPr>
          <w:szCs w:val="28"/>
        </w:rPr>
        <w:t>о</w:t>
      </w:r>
      <w:r>
        <w:rPr>
          <w:szCs w:val="28"/>
        </w:rPr>
        <w:t>чиями по рассмотрению жалоб, в течение пятнадцати рабочих дней со дня ее регистрации, а случае обжалования отказа органа, предоставляющего муниц</w:t>
      </w:r>
      <w:r>
        <w:rPr>
          <w:szCs w:val="28"/>
        </w:rPr>
        <w:t>и</w:t>
      </w:r>
      <w:r>
        <w:rPr>
          <w:szCs w:val="28"/>
        </w:rPr>
        <w:t>пальную услугу, должностного лица органа, предоставляющего муниципал</w:t>
      </w:r>
      <w:r>
        <w:rPr>
          <w:szCs w:val="28"/>
        </w:rPr>
        <w:t>ь</w:t>
      </w:r>
      <w:r>
        <w:rPr>
          <w:szCs w:val="28"/>
        </w:rPr>
        <w:t xml:space="preserve">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A44565" w:rsidRDefault="00A44565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5.8. В случае если сторонами соблюден досудебный порядок урегулир</w:t>
      </w:r>
      <w:r>
        <w:rPr>
          <w:szCs w:val="28"/>
        </w:rPr>
        <w:t>о</w:t>
      </w:r>
      <w:r>
        <w:rPr>
          <w:szCs w:val="28"/>
        </w:rPr>
        <w:t>вания споров и стороны не смогли прийти к единому мнению, заявитель имеет право обращения в суд с целью обжалования действий (бездействия), решений, принятых в ходе исполнения муниципальной услуги.</w:t>
      </w:r>
    </w:p>
    <w:p w:rsidR="00A44565" w:rsidRDefault="00A44565" w:rsidP="006E610E">
      <w:pPr>
        <w:autoSpaceDE w:val="0"/>
        <w:autoSpaceDN w:val="0"/>
        <w:adjustRightInd w:val="0"/>
        <w:rPr>
          <w:szCs w:val="28"/>
        </w:rPr>
      </w:pPr>
    </w:p>
    <w:p w:rsidR="00A44565" w:rsidRDefault="00A44565" w:rsidP="006E610E">
      <w:pPr>
        <w:autoSpaceDE w:val="0"/>
        <w:autoSpaceDN w:val="0"/>
        <w:adjustRightInd w:val="0"/>
        <w:rPr>
          <w:szCs w:val="28"/>
        </w:rPr>
      </w:pPr>
    </w:p>
    <w:p w:rsidR="00A44565" w:rsidRDefault="00A44565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Заместитель главы</w:t>
      </w:r>
    </w:p>
    <w:p w:rsidR="00A44565" w:rsidRDefault="00A44565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И.М.Заболотний</w:t>
      </w:r>
      <w:r>
        <w:rPr>
          <w:szCs w:val="28"/>
        </w:rPr>
        <w:tab/>
      </w:r>
    </w:p>
    <w:p w:rsidR="00A44565" w:rsidRPr="00C17C1D" w:rsidRDefault="00A44565" w:rsidP="00C17C1D">
      <w:pPr>
        <w:rPr>
          <w:szCs w:val="28"/>
        </w:rPr>
      </w:pPr>
    </w:p>
    <w:p w:rsidR="00A44565" w:rsidRPr="00C17C1D" w:rsidRDefault="00A44565" w:rsidP="00C17C1D">
      <w:pPr>
        <w:rPr>
          <w:szCs w:val="28"/>
        </w:rPr>
      </w:pPr>
    </w:p>
    <w:p w:rsidR="00A44565" w:rsidRPr="00C17C1D" w:rsidRDefault="00A44565" w:rsidP="00C17C1D">
      <w:pPr>
        <w:rPr>
          <w:szCs w:val="28"/>
        </w:rPr>
      </w:pPr>
    </w:p>
    <w:p w:rsidR="00A44565" w:rsidRPr="00C17C1D" w:rsidRDefault="00A44565" w:rsidP="00C17C1D">
      <w:pPr>
        <w:rPr>
          <w:szCs w:val="28"/>
        </w:rPr>
      </w:pPr>
    </w:p>
    <w:p w:rsidR="00A44565" w:rsidRPr="00C17C1D" w:rsidRDefault="00A44565" w:rsidP="00C17C1D">
      <w:pPr>
        <w:rPr>
          <w:szCs w:val="28"/>
        </w:rPr>
      </w:pPr>
    </w:p>
    <w:p w:rsidR="00A44565" w:rsidRPr="00C17C1D" w:rsidRDefault="00A44565" w:rsidP="00C17C1D">
      <w:pPr>
        <w:rPr>
          <w:szCs w:val="28"/>
        </w:rPr>
      </w:pPr>
    </w:p>
    <w:p w:rsidR="00A44565" w:rsidRPr="00C17C1D" w:rsidRDefault="00A44565" w:rsidP="00C17C1D">
      <w:pPr>
        <w:rPr>
          <w:szCs w:val="28"/>
        </w:rPr>
      </w:pPr>
    </w:p>
    <w:p w:rsidR="00A44565" w:rsidRPr="00C17C1D" w:rsidRDefault="00A44565" w:rsidP="00C17C1D">
      <w:pPr>
        <w:rPr>
          <w:szCs w:val="28"/>
        </w:rPr>
      </w:pPr>
    </w:p>
    <w:p w:rsidR="00A44565" w:rsidRDefault="00A44565" w:rsidP="00C17C1D">
      <w:pPr>
        <w:rPr>
          <w:szCs w:val="28"/>
        </w:rPr>
      </w:pPr>
    </w:p>
    <w:p w:rsidR="00A44565" w:rsidRDefault="00A44565" w:rsidP="00C17C1D">
      <w:pPr>
        <w:rPr>
          <w:szCs w:val="28"/>
        </w:rPr>
      </w:pPr>
    </w:p>
    <w:p w:rsidR="00A44565" w:rsidRDefault="00A44565" w:rsidP="00C17C1D">
      <w:pPr>
        <w:rPr>
          <w:szCs w:val="28"/>
        </w:rPr>
      </w:pPr>
    </w:p>
    <w:p w:rsidR="00A44565" w:rsidRDefault="00A44565" w:rsidP="00C17C1D">
      <w:pPr>
        <w:rPr>
          <w:szCs w:val="28"/>
        </w:rPr>
      </w:pPr>
    </w:p>
    <w:p w:rsidR="00A44565" w:rsidRDefault="00A44565" w:rsidP="00C17C1D">
      <w:pPr>
        <w:rPr>
          <w:szCs w:val="28"/>
        </w:rPr>
      </w:pPr>
    </w:p>
    <w:p w:rsidR="00A44565" w:rsidRPr="001B35A2" w:rsidRDefault="00A44565" w:rsidP="00E10315">
      <w:pPr>
        <w:ind w:firstLine="5400"/>
        <w:jc w:val="center"/>
        <w:rPr>
          <w:szCs w:val="28"/>
        </w:rPr>
      </w:pPr>
      <w:r w:rsidRPr="001B35A2">
        <w:rPr>
          <w:szCs w:val="28"/>
        </w:rPr>
        <w:t>ПРИЛОЖЕНИЕ № 1</w:t>
      </w:r>
    </w:p>
    <w:p w:rsidR="00A44565" w:rsidRDefault="00A44565" w:rsidP="00E10315">
      <w:pPr>
        <w:ind w:firstLine="5400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A44565" w:rsidRPr="001B35A2" w:rsidRDefault="00A44565" w:rsidP="00E10315">
      <w:pPr>
        <w:ind w:firstLine="5400"/>
        <w:rPr>
          <w:szCs w:val="28"/>
        </w:rPr>
      </w:pPr>
    </w:p>
    <w:p w:rsidR="00A44565" w:rsidRPr="001B35A2" w:rsidRDefault="00A44565" w:rsidP="00E10315">
      <w:pPr>
        <w:jc w:val="center"/>
        <w:rPr>
          <w:szCs w:val="28"/>
        </w:rPr>
      </w:pPr>
      <w:r w:rsidRPr="001B35A2">
        <w:rPr>
          <w:szCs w:val="28"/>
        </w:rPr>
        <w:t xml:space="preserve">Информация об адресах и телефонах органов, участвующих в </w:t>
      </w:r>
    </w:p>
    <w:p w:rsidR="00A44565" w:rsidRPr="001F7D41" w:rsidRDefault="00A44565" w:rsidP="00E10315">
      <w:pPr>
        <w:jc w:val="center"/>
        <w:rPr>
          <w:strike/>
          <w:szCs w:val="28"/>
        </w:rPr>
      </w:pPr>
      <w:r w:rsidRPr="001B35A2">
        <w:rPr>
          <w:szCs w:val="28"/>
        </w:rPr>
        <w:t>предоставлении Муниципальной услуги</w:t>
      </w:r>
    </w:p>
    <w:tbl>
      <w:tblPr>
        <w:tblW w:w="9589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5040"/>
        <w:gridCol w:w="2760"/>
        <w:gridCol w:w="1200"/>
      </w:tblGrid>
      <w:tr w:rsidR="00A44565" w:rsidRPr="00970615" w:rsidTr="00B726BB">
        <w:tc>
          <w:tcPr>
            <w:tcW w:w="589" w:type="dxa"/>
          </w:tcPr>
          <w:p w:rsidR="00A44565" w:rsidRPr="00970615" w:rsidRDefault="00A44565" w:rsidP="00B726BB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№</w:t>
            </w:r>
          </w:p>
        </w:tc>
        <w:tc>
          <w:tcPr>
            <w:tcW w:w="5040" w:type="dxa"/>
          </w:tcPr>
          <w:p w:rsidR="00A44565" w:rsidRPr="00970615" w:rsidRDefault="00A44565" w:rsidP="00B726BB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Полномочия и наименование органа</w:t>
            </w:r>
          </w:p>
        </w:tc>
        <w:tc>
          <w:tcPr>
            <w:tcW w:w="2760" w:type="dxa"/>
          </w:tcPr>
          <w:p w:rsidR="00A44565" w:rsidRPr="00970615" w:rsidRDefault="00A44565" w:rsidP="00B726BB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 xml:space="preserve">Место нахождения     </w:t>
            </w:r>
          </w:p>
        </w:tc>
        <w:tc>
          <w:tcPr>
            <w:tcW w:w="1200" w:type="dxa"/>
          </w:tcPr>
          <w:p w:rsidR="00A44565" w:rsidRPr="00970615" w:rsidRDefault="00A44565" w:rsidP="00B726BB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Ко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так</w:t>
            </w:r>
            <w:r w:rsidRPr="00970615">
              <w:rPr>
                <w:szCs w:val="28"/>
              </w:rPr>
              <w:t>т</w:t>
            </w:r>
            <w:r w:rsidRPr="00970615">
              <w:rPr>
                <w:szCs w:val="28"/>
              </w:rPr>
              <w:t>ный</w:t>
            </w:r>
          </w:p>
          <w:p w:rsidR="00A44565" w:rsidRPr="00970615" w:rsidRDefault="00A44565" w:rsidP="00B726BB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телефон</w:t>
            </w:r>
          </w:p>
        </w:tc>
      </w:tr>
      <w:tr w:rsidR="00A44565" w:rsidRPr="00970615" w:rsidTr="00B726BB">
        <w:tc>
          <w:tcPr>
            <w:tcW w:w="589" w:type="dxa"/>
          </w:tcPr>
          <w:p w:rsidR="00A44565" w:rsidRPr="00970615" w:rsidRDefault="00A44565" w:rsidP="00B726BB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1.</w:t>
            </w:r>
          </w:p>
        </w:tc>
        <w:tc>
          <w:tcPr>
            <w:tcW w:w="5040" w:type="dxa"/>
          </w:tcPr>
          <w:p w:rsidR="00A44565" w:rsidRPr="00970615" w:rsidRDefault="00A44565" w:rsidP="00B726BB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Консультации, прием заявления и д</w:t>
            </w:r>
            <w:r w:rsidRPr="00970615">
              <w:rPr>
                <w:sz w:val="28"/>
                <w:szCs w:val="28"/>
              </w:rPr>
              <w:t>о</w:t>
            </w:r>
            <w:r w:rsidRPr="00970615">
              <w:rPr>
                <w:sz w:val="28"/>
                <w:szCs w:val="28"/>
              </w:rPr>
              <w:t xml:space="preserve">кументов, </w:t>
            </w:r>
          </w:p>
          <w:p w:rsidR="00A44565" w:rsidRPr="00970615" w:rsidRDefault="00A44565" w:rsidP="00B726BB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-управление архитектуры и градостро</w:t>
            </w:r>
            <w:r w:rsidRPr="00970615">
              <w:rPr>
                <w:sz w:val="28"/>
                <w:szCs w:val="28"/>
              </w:rPr>
              <w:t>и</w:t>
            </w:r>
            <w:r w:rsidRPr="00970615">
              <w:rPr>
                <w:sz w:val="28"/>
                <w:szCs w:val="28"/>
              </w:rPr>
              <w:t>тельства администрации муниципал</w:t>
            </w:r>
            <w:r w:rsidRPr="00970615">
              <w:rPr>
                <w:sz w:val="28"/>
                <w:szCs w:val="28"/>
              </w:rPr>
              <w:t>ь</w:t>
            </w:r>
            <w:r w:rsidRPr="00970615">
              <w:rPr>
                <w:sz w:val="28"/>
                <w:szCs w:val="28"/>
              </w:rPr>
              <w:t xml:space="preserve">ного </w:t>
            </w:r>
            <w:r w:rsidRPr="00970615">
              <w:rPr>
                <w:bCs/>
                <w:sz w:val="28"/>
                <w:szCs w:val="28"/>
              </w:rPr>
              <w:t>образования Ленинградский район</w:t>
            </w:r>
          </w:p>
        </w:tc>
        <w:tc>
          <w:tcPr>
            <w:tcW w:w="2760" w:type="dxa"/>
          </w:tcPr>
          <w:p w:rsidR="00A44565" w:rsidRPr="00970615" w:rsidRDefault="00A44565" w:rsidP="00B726BB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Ленинградская ул. Красноармейская, 17</w:t>
            </w:r>
          </w:p>
        </w:tc>
        <w:tc>
          <w:tcPr>
            <w:tcW w:w="1200" w:type="dxa"/>
          </w:tcPr>
          <w:p w:rsidR="00A44565" w:rsidRPr="00970615" w:rsidRDefault="00A44565" w:rsidP="00B726B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3-78-88</w:t>
            </w:r>
          </w:p>
        </w:tc>
      </w:tr>
      <w:tr w:rsidR="00A44565" w:rsidRPr="00970615" w:rsidTr="00B726BB">
        <w:tc>
          <w:tcPr>
            <w:tcW w:w="589" w:type="dxa"/>
          </w:tcPr>
          <w:p w:rsidR="00A44565" w:rsidRPr="00970615" w:rsidRDefault="00A44565" w:rsidP="00B726BB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2.</w:t>
            </w:r>
          </w:p>
        </w:tc>
        <w:tc>
          <w:tcPr>
            <w:tcW w:w="5040" w:type="dxa"/>
          </w:tcPr>
          <w:p w:rsidR="00A44565" w:rsidRDefault="00A44565" w:rsidP="00B726BB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Консультации, прием заявления и д</w:t>
            </w:r>
            <w:r w:rsidRPr="00970615">
              <w:rPr>
                <w:sz w:val="28"/>
                <w:szCs w:val="28"/>
              </w:rPr>
              <w:t>о</w:t>
            </w:r>
            <w:r w:rsidRPr="00970615">
              <w:rPr>
                <w:sz w:val="28"/>
                <w:szCs w:val="28"/>
              </w:rPr>
              <w:t>кументов</w:t>
            </w:r>
            <w:r>
              <w:rPr>
                <w:sz w:val="28"/>
                <w:szCs w:val="28"/>
              </w:rPr>
              <w:t>,</w:t>
            </w:r>
            <w:r w:rsidRPr="00970615">
              <w:rPr>
                <w:sz w:val="28"/>
                <w:szCs w:val="28"/>
              </w:rPr>
              <w:t xml:space="preserve"> </w:t>
            </w:r>
          </w:p>
          <w:p w:rsidR="00A44565" w:rsidRPr="00970615" w:rsidRDefault="00A44565" w:rsidP="00E40EB9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- Многофункциональный центр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r w:rsidRPr="00970615">
              <w:rPr>
                <w:sz w:val="28"/>
                <w:szCs w:val="28"/>
              </w:rPr>
              <w:t>Ленингра</w:t>
            </w:r>
            <w:r w:rsidRPr="00970615">
              <w:rPr>
                <w:sz w:val="28"/>
                <w:szCs w:val="28"/>
              </w:rPr>
              <w:t>д</w:t>
            </w:r>
            <w:r w:rsidRPr="00970615">
              <w:rPr>
                <w:sz w:val="28"/>
                <w:szCs w:val="28"/>
              </w:rPr>
              <w:t>ск</w:t>
            </w:r>
            <w:r>
              <w:rPr>
                <w:sz w:val="28"/>
                <w:szCs w:val="28"/>
              </w:rPr>
              <w:t>ий</w:t>
            </w:r>
            <w:r w:rsidRPr="0097061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760" w:type="dxa"/>
          </w:tcPr>
          <w:p w:rsidR="00A44565" w:rsidRPr="00B726BB" w:rsidRDefault="00A44565" w:rsidP="00F30992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Ленинградская ул.Красная, 136</w:t>
            </w:r>
            <w:r>
              <w:rPr>
                <w:szCs w:val="28"/>
              </w:rPr>
              <w:t>, А</w:t>
            </w:r>
          </w:p>
        </w:tc>
        <w:tc>
          <w:tcPr>
            <w:tcW w:w="1200" w:type="dxa"/>
          </w:tcPr>
          <w:p w:rsidR="00A44565" w:rsidRPr="00970615" w:rsidRDefault="00A44565" w:rsidP="00B726BB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3-78-98</w:t>
            </w:r>
          </w:p>
        </w:tc>
      </w:tr>
      <w:tr w:rsidR="00A44565" w:rsidRPr="00970615" w:rsidTr="00B726BB">
        <w:tc>
          <w:tcPr>
            <w:tcW w:w="589" w:type="dxa"/>
          </w:tcPr>
          <w:p w:rsidR="00A44565" w:rsidRPr="00970615" w:rsidRDefault="00A44565" w:rsidP="00B726B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A44565" w:rsidRDefault="00A44565" w:rsidP="00B726BB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 xml:space="preserve">Правоустанавливающие документы на </w:t>
            </w:r>
            <w:r>
              <w:rPr>
                <w:sz w:val="28"/>
                <w:szCs w:val="28"/>
              </w:rPr>
              <w:t>земельный участок;</w:t>
            </w:r>
          </w:p>
          <w:p w:rsidR="00A44565" w:rsidRPr="00970615" w:rsidRDefault="00A44565" w:rsidP="00B726BB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- Ленинградский отдел Управления </w:t>
            </w:r>
          </w:p>
          <w:p w:rsidR="00A44565" w:rsidRPr="00970615" w:rsidRDefault="00A44565" w:rsidP="00B726BB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Федеральной  службы государственной регистрации, кадастра и картографии по Краснодарскому краю </w:t>
            </w:r>
          </w:p>
        </w:tc>
        <w:tc>
          <w:tcPr>
            <w:tcW w:w="2760" w:type="dxa"/>
          </w:tcPr>
          <w:p w:rsidR="00A44565" w:rsidRPr="00970615" w:rsidRDefault="00A44565" w:rsidP="00B726BB">
            <w:pPr>
              <w:rPr>
                <w:szCs w:val="28"/>
              </w:rPr>
            </w:pPr>
          </w:p>
          <w:p w:rsidR="00A44565" w:rsidRPr="00970615" w:rsidRDefault="00A44565" w:rsidP="00B726BB">
            <w:pPr>
              <w:rPr>
                <w:szCs w:val="28"/>
              </w:rPr>
            </w:pPr>
          </w:p>
          <w:p w:rsidR="00A44565" w:rsidRPr="00970615" w:rsidRDefault="00A44565" w:rsidP="00B726BB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 xml:space="preserve">градский район, ст. Ленинградская, </w:t>
            </w:r>
          </w:p>
          <w:p w:rsidR="00A44565" w:rsidRPr="00970615" w:rsidRDefault="00A44565" w:rsidP="00F30992">
            <w:pPr>
              <w:rPr>
                <w:szCs w:val="28"/>
              </w:rPr>
            </w:pPr>
            <w:r w:rsidRPr="00970615">
              <w:rPr>
                <w:szCs w:val="28"/>
              </w:rPr>
              <w:t xml:space="preserve">ул.Красная , 136 </w:t>
            </w:r>
            <w:r>
              <w:rPr>
                <w:szCs w:val="28"/>
              </w:rPr>
              <w:t>А</w:t>
            </w:r>
          </w:p>
        </w:tc>
        <w:tc>
          <w:tcPr>
            <w:tcW w:w="1200" w:type="dxa"/>
          </w:tcPr>
          <w:p w:rsidR="00A44565" w:rsidRPr="00970615" w:rsidRDefault="00A44565" w:rsidP="00B726BB">
            <w:pPr>
              <w:rPr>
                <w:szCs w:val="28"/>
              </w:rPr>
            </w:pPr>
          </w:p>
          <w:p w:rsidR="00A44565" w:rsidRPr="00970615" w:rsidRDefault="00A44565" w:rsidP="00B726BB">
            <w:pPr>
              <w:rPr>
                <w:szCs w:val="28"/>
              </w:rPr>
            </w:pPr>
            <w:r w:rsidRPr="00970615">
              <w:rPr>
                <w:szCs w:val="28"/>
              </w:rPr>
              <w:t>7-29-19</w:t>
            </w:r>
          </w:p>
        </w:tc>
      </w:tr>
      <w:tr w:rsidR="00A44565" w:rsidRPr="00970615" w:rsidTr="00B726BB">
        <w:tc>
          <w:tcPr>
            <w:tcW w:w="589" w:type="dxa"/>
          </w:tcPr>
          <w:p w:rsidR="00A44565" w:rsidRPr="00970615" w:rsidRDefault="00A44565" w:rsidP="00B726B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A44565" w:rsidRDefault="00A44565" w:rsidP="00B726BB">
            <w:pPr>
              <w:pStyle w:val="BodyTextIndent2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Pr="006473C6">
              <w:rPr>
                <w:color w:val="000000"/>
                <w:sz w:val="28"/>
                <w:szCs w:val="28"/>
              </w:rPr>
              <w:t>анные о государственной регистрации  физического лица в качестве индивид</w:t>
            </w:r>
            <w:r w:rsidRPr="006473C6">
              <w:rPr>
                <w:color w:val="000000"/>
                <w:sz w:val="28"/>
                <w:szCs w:val="28"/>
              </w:rPr>
              <w:t>у</w:t>
            </w:r>
            <w:r w:rsidRPr="006473C6">
              <w:rPr>
                <w:color w:val="000000"/>
                <w:sz w:val="28"/>
                <w:szCs w:val="28"/>
              </w:rPr>
              <w:t>ального предпринимателя (выписка из ЕГРИП)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6473C6">
              <w:rPr>
                <w:color w:val="000000"/>
                <w:sz w:val="28"/>
                <w:szCs w:val="28"/>
              </w:rPr>
              <w:t>Данные о государственной р</w:t>
            </w:r>
            <w:r w:rsidRPr="006473C6">
              <w:rPr>
                <w:color w:val="000000"/>
                <w:sz w:val="28"/>
                <w:szCs w:val="28"/>
              </w:rPr>
              <w:t>е</w:t>
            </w:r>
            <w:r w:rsidRPr="006473C6">
              <w:rPr>
                <w:color w:val="000000"/>
                <w:sz w:val="28"/>
                <w:szCs w:val="28"/>
              </w:rPr>
              <w:t>гистрации юридического лица (Выпи</w:t>
            </w:r>
            <w:r w:rsidRPr="006473C6">
              <w:rPr>
                <w:color w:val="000000"/>
                <w:sz w:val="28"/>
                <w:szCs w:val="28"/>
              </w:rPr>
              <w:t>с</w:t>
            </w:r>
            <w:r w:rsidRPr="006473C6">
              <w:rPr>
                <w:color w:val="000000"/>
                <w:sz w:val="28"/>
                <w:szCs w:val="28"/>
              </w:rPr>
              <w:t>ка из ЕГРЮЛ)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44565" w:rsidRPr="006473C6" w:rsidRDefault="00A44565" w:rsidP="00B726BB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  <w:r>
              <w:rPr>
                <w:szCs w:val="28"/>
              </w:rPr>
              <w:t xml:space="preserve"> инспекция  межрайонной ИФНС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сии №12 по Краснодарскому краю</w:t>
            </w:r>
            <w:r>
              <w:rPr>
                <w:color w:val="000000"/>
                <w:szCs w:val="28"/>
              </w:rPr>
              <w:t>;</w:t>
            </w:r>
          </w:p>
        </w:tc>
        <w:tc>
          <w:tcPr>
            <w:tcW w:w="2760" w:type="dxa"/>
          </w:tcPr>
          <w:p w:rsidR="00A44565" w:rsidRPr="00970615" w:rsidRDefault="00A44565" w:rsidP="00B726BB">
            <w:pPr>
              <w:rPr>
                <w:szCs w:val="28"/>
              </w:rPr>
            </w:pPr>
            <w:r>
              <w:rPr>
                <w:szCs w:val="28"/>
              </w:rPr>
              <w:t>353740, Краснода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ский край, Лени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градский район, ст.Ленинградская, ул. Кооперации, 187</w:t>
            </w:r>
          </w:p>
        </w:tc>
        <w:tc>
          <w:tcPr>
            <w:tcW w:w="1200" w:type="dxa"/>
          </w:tcPr>
          <w:p w:rsidR="00A44565" w:rsidRPr="001B35A2" w:rsidRDefault="00A44565" w:rsidP="00B726BB">
            <w:pPr>
              <w:rPr>
                <w:szCs w:val="28"/>
              </w:rPr>
            </w:pPr>
            <w:r>
              <w:rPr>
                <w:szCs w:val="28"/>
              </w:rPr>
              <w:t>7-08-77</w:t>
            </w:r>
          </w:p>
          <w:p w:rsidR="00A44565" w:rsidRPr="00970615" w:rsidRDefault="00A44565" w:rsidP="00B726BB">
            <w:pPr>
              <w:jc w:val="both"/>
              <w:rPr>
                <w:szCs w:val="28"/>
              </w:rPr>
            </w:pPr>
          </w:p>
        </w:tc>
      </w:tr>
      <w:tr w:rsidR="00A44565" w:rsidRPr="00970615" w:rsidTr="00B726BB">
        <w:tc>
          <w:tcPr>
            <w:tcW w:w="589" w:type="dxa"/>
          </w:tcPr>
          <w:p w:rsidR="00A44565" w:rsidRPr="00970615" w:rsidRDefault="00A44565" w:rsidP="00B726B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A44565" w:rsidRDefault="00A44565" w:rsidP="00B726BB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расположения земельного учас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ка на кадастровом плане или на кадас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ровой карте соответствующей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рии;</w:t>
            </w:r>
          </w:p>
          <w:p w:rsidR="00A44565" w:rsidRDefault="00A44565" w:rsidP="00B726BB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>- Проектная организация и организ</w:t>
            </w:r>
            <w:r w:rsidRPr="005D7C86">
              <w:rPr>
                <w:sz w:val="28"/>
                <w:szCs w:val="28"/>
              </w:rPr>
              <w:t>а</w:t>
            </w:r>
            <w:r w:rsidRPr="005D7C86">
              <w:rPr>
                <w:sz w:val="28"/>
                <w:szCs w:val="28"/>
              </w:rPr>
              <w:t>ции, имеющие право на подготовку проектной документации в соответс</w:t>
            </w:r>
            <w:r w:rsidRPr="005D7C86">
              <w:rPr>
                <w:sz w:val="28"/>
                <w:szCs w:val="28"/>
              </w:rPr>
              <w:t>т</w:t>
            </w:r>
            <w:r w:rsidRPr="005D7C86">
              <w:rPr>
                <w:sz w:val="28"/>
                <w:szCs w:val="28"/>
              </w:rPr>
              <w:t>вии с действующим законодательством РФ</w:t>
            </w:r>
          </w:p>
          <w:p w:rsidR="00A44565" w:rsidRPr="00970615" w:rsidRDefault="00A44565" w:rsidP="00B726BB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760" w:type="dxa"/>
          </w:tcPr>
          <w:p w:rsidR="00A44565" w:rsidRPr="00970615" w:rsidRDefault="00A44565" w:rsidP="00B726BB">
            <w:pPr>
              <w:rPr>
                <w:szCs w:val="28"/>
              </w:rPr>
            </w:pPr>
            <w:r w:rsidRPr="005D7C86">
              <w:rPr>
                <w:szCs w:val="28"/>
              </w:rPr>
              <w:t>Проектная организ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ция и организации, имеющие право на подготовку проек</w:t>
            </w:r>
            <w:r w:rsidRPr="005D7C86">
              <w:rPr>
                <w:szCs w:val="28"/>
              </w:rPr>
              <w:t>т</w:t>
            </w:r>
            <w:r w:rsidRPr="005D7C86">
              <w:rPr>
                <w:szCs w:val="28"/>
              </w:rPr>
              <w:t>ной документации в соответствии с де</w:t>
            </w:r>
            <w:r w:rsidRPr="005D7C86">
              <w:rPr>
                <w:szCs w:val="28"/>
              </w:rPr>
              <w:t>й</w:t>
            </w:r>
            <w:r w:rsidRPr="005D7C86">
              <w:rPr>
                <w:szCs w:val="28"/>
              </w:rPr>
              <w:t>ствующим законод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тельством РФ</w:t>
            </w:r>
          </w:p>
        </w:tc>
        <w:tc>
          <w:tcPr>
            <w:tcW w:w="1200" w:type="dxa"/>
          </w:tcPr>
          <w:p w:rsidR="00A44565" w:rsidRPr="00970615" w:rsidRDefault="00A44565" w:rsidP="00B726BB">
            <w:pPr>
              <w:jc w:val="both"/>
              <w:rPr>
                <w:szCs w:val="28"/>
              </w:rPr>
            </w:pPr>
          </w:p>
        </w:tc>
      </w:tr>
      <w:tr w:rsidR="00A44565" w:rsidRPr="00970615" w:rsidTr="00B726BB">
        <w:tc>
          <w:tcPr>
            <w:tcW w:w="589" w:type="dxa"/>
          </w:tcPr>
          <w:p w:rsidR="00A44565" w:rsidRPr="00970615" w:rsidRDefault="00A44565" w:rsidP="00B726B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A44565" w:rsidRDefault="00A44565" w:rsidP="00B726BB">
            <w:pPr>
              <w:pStyle w:val="BodyTextIndent2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Градостроительное заключение на з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мельный участок;</w:t>
            </w:r>
          </w:p>
          <w:p w:rsidR="00A44565" w:rsidRPr="00970615" w:rsidRDefault="00A44565" w:rsidP="00B726BB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управление архитектуры и град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строительства администрации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 Ленинградский район;</w:t>
            </w:r>
          </w:p>
        </w:tc>
        <w:tc>
          <w:tcPr>
            <w:tcW w:w="2760" w:type="dxa"/>
          </w:tcPr>
          <w:p w:rsidR="00A44565" w:rsidRPr="00970615" w:rsidRDefault="00A44565" w:rsidP="00B726BB">
            <w:pPr>
              <w:rPr>
                <w:szCs w:val="28"/>
              </w:rPr>
            </w:pPr>
            <w:r>
              <w:rPr>
                <w:szCs w:val="28"/>
              </w:rPr>
              <w:t>353740, Краснода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ский край, Лени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градский район, ст.Ленинградская, ул. Красноарме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ская, 17</w:t>
            </w:r>
          </w:p>
        </w:tc>
        <w:tc>
          <w:tcPr>
            <w:tcW w:w="1200" w:type="dxa"/>
          </w:tcPr>
          <w:p w:rsidR="00A44565" w:rsidRPr="00970615" w:rsidRDefault="00A44565" w:rsidP="00B726BB">
            <w:pPr>
              <w:rPr>
                <w:szCs w:val="28"/>
              </w:rPr>
            </w:pPr>
            <w:r>
              <w:rPr>
                <w:szCs w:val="28"/>
              </w:rPr>
              <w:t>3-78-88</w:t>
            </w:r>
          </w:p>
          <w:p w:rsidR="00A44565" w:rsidRPr="00970615" w:rsidRDefault="00A44565" w:rsidP="00B726BB">
            <w:pPr>
              <w:rPr>
                <w:szCs w:val="28"/>
              </w:rPr>
            </w:pPr>
          </w:p>
        </w:tc>
      </w:tr>
    </w:tbl>
    <w:p w:rsidR="00A44565" w:rsidRPr="001B35A2" w:rsidRDefault="00A44565" w:rsidP="00E10315">
      <w:pPr>
        <w:jc w:val="both"/>
        <w:rPr>
          <w:szCs w:val="28"/>
        </w:rPr>
      </w:pPr>
    </w:p>
    <w:p w:rsidR="00A44565" w:rsidRPr="001B35A2" w:rsidRDefault="00A44565" w:rsidP="00E10315">
      <w:pPr>
        <w:jc w:val="both"/>
        <w:rPr>
          <w:szCs w:val="28"/>
        </w:rPr>
      </w:pPr>
    </w:p>
    <w:p w:rsidR="00A44565" w:rsidRPr="001B35A2" w:rsidRDefault="00A44565" w:rsidP="00E10315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A44565" w:rsidRPr="001B35A2" w:rsidRDefault="00A44565" w:rsidP="00E10315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A44565" w:rsidRPr="001B35A2" w:rsidRDefault="00A44565" w:rsidP="00E10315">
      <w:pPr>
        <w:ind w:firstLine="5400"/>
        <w:jc w:val="both"/>
        <w:rPr>
          <w:szCs w:val="28"/>
        </w:rPr>
      </w:pPr>
    </w:p>
    <w:p w:rsidR="00A44565" w:rsidRDefault="00A44565" w:rsidP="00E10315">
      <w:pPr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ind w:left="5520"/>
        <w:rPr>
          <w:szCs w:val="28"/>
        </w:rPr>
      </w:pPr>
    </w:p>
    <w:p w:rsidR="00A44565" w:rsidRDefault="00A44565" w:rsidP="00E10315">
      <w:pPr>
        <w:rPr>
          <w:szCs w:val="28"/>
        </w:rPr>
      </w:pPr>
    </w:p>
    <w:p w:rsidR="00A44565" w:rsidRDefault="00A44565" w:rsidP="00E10315">
      <w:pPr>
        <w:ind w:left="5387"/>
        <w:jc w:val="center"/>
        <w:rPr>
          <w:sz w:val="26"/>
          <w:szCs w:val="26"/>
        </w:rPr>
      </w:pPr>
    </w:p>
    <w:p w:rsidR="00A44565" w:rsidRPr="00740C4F" w:rsidRDefault="00A44565" w:rsidP="00E10315">
      <w:pPr>
        <w:ind w:left="5387"/>
        <w:jc w:val="center"/>
        <w:rPr>
          <w:sz w:val="26"/>
          <w:szCs w:val="26"/>
        </w:rPr>
      </w:pPr>
      <w:r w:rsidRPr="00740C4F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 2</w:t>
      </w:r>
    </w:p>
    <w:p w:rsidR="00A44565" w:rsidRPr="00F52213" w:rsidRDefault="00A44565" w:rsidP="00E10315">
      <w:pPr>
        <w:ind w:left="5387"/>
        <w:jc w:val="center"/>
        <w:rPr>
          <w:szCs w:val="28"/>
        </w:rPr>
      </w:pPr>
      <w:r w:rsidRPr="00F52213">
        <w:rPr>
          <w:szCs w:val="28"/>
        </w:rPr>
        <w:t>к административному регламенту</w:t>
      </w:r>
    </w:p>
    <w:p w:rsidR="00A44565" w:rsidRDefault="00A44565" w:rsidP="00E10315">
      <w:pPr>
        <w:pStyle w:val="NormalWeb"/>
        <w:spacing w:before="0" w:beforeAutospacing="0" w:after="0"/>
        <w:ind w:firstLine="902"/>
        <w:jc w:val="center"/>
        <w:rPr>
          <w:b/>
          <w:sz w:val="28"/>
          <w:szCs w:val="28"/>
        </w:rPr>
      </w:pPr>
    </w:p>
    <w:p w:rsidR="00A44565" w:rsidRDefault="00A44565" w:rsidP="00E10315">
      <w:pPr>
        <w:pStyle w:val="NormalWeb"/>
        <w:spacing w:before="0" w:beforeAutospacing="0" w:after="0"/>
        <w:ind w:firstLine="902"/>
        <w:jc w:val="center"/>
        <w:rPr>
          <w:b/>
          <w:sz w:val="28"/>
          <w:szCs w:val="28"/>
        </w:rPr>
      </w:pPr>
      <w:r w:rsidRPr="00A33D1C">
        <w:rPr>
          <w:b/>
          <w:sz w:val="28"/>
          <w:szCs w:val="28"/>
        </w:rPr>
        <w:t xml:space="preserve">Перечень документов, необходимых для предоставления </w:t>
      </w:r>
    </w:p>
    <w:p w:rsidR="00A44565" w:rsidRDefault="00A44565" w:rsidP="00E10315">
      <w:pPr>
        <w:pStyle w:val="NormalWeb"/>
        <w:spacing w:before="0" w:beforeAutospacing="0" w:after="0"/>
        <w:ind w:firstLine="902"/>
        <w:jc w:val="center"/>
        <w:rPr>
          <w:b/>
          <w:sz w:val="28"/>
          <w:szCs w:val="28"/>
        </w:rPr>
      </w:pPr>
      <w:r w:rsidRPr="00A33D1C">
        <w:rPr>
          <w:b/>
          <w:sz w:val="28"/>
          <w:szCs w:val="28"/>
        </w:rPr>
        <w:t>муници</w:t>
      </w:r>
      <w:r>
        <w:rPr>
          <w:b/>
          <w:sz w:val="28"/>
          <w:szCs w:val="28"/>
        </w:rPr>
        <w:t>пальной услуги</w:t>
      </w:r>
    </w:p>
    <w:p w:rsidR="00A44565" w:rsidRPr="00A33D1C" w:rsidRDefault="00A44565" w:rsidP="00E10315">
      <w:pPr>
        <w:pStyle w:val="NormalWeb"/>
        <w:spacing w:before="0" w:beforeAutospacing="0" w:after="0"/>
        <w:ind w:firstLine="902"/>
        <w:jc w:val="center"/>
        <w:rPr>
          <w:b/>
          <w:sz w:val="28"/>
          <w:szCs w:val="28"/>
        </w:rPr>
      </w:pPr>
    </w:p>
    <w:p w:rsidR="00A44565" w:rsidRPr="00CD05AA" w:rsidRDefault="00A44565" w:rsidP="00E10315">
      <w:pPr>
        <w:pStyle w:val="NormalWeb"/>
        <w:spacing w:before="0" w:beforeAutospacing="0" w:after="0"/>
        <w:ind w:firstLine="902"/>
        <w:jc w:val="both"/>
        <w:rPr>
          <w:sz w:val="28"/>
          <w:szCs w:val="28"/>
        </w:rPr>
      </w:pPr>
      <w:r w:rsidRPr="00CD05AA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обращении по вопросу утверждения Муниципальной услуги </w:t>
      </w:r>
      <w:r w:rsidRPr="00CD05AA">
        <w:rPr>
          <w:sz w:val="28"/>
          <w:szCs w:val="28"/>
        </w:rPr>
        <w:t>заяв</w:t>
      </w:r>
      <w:r w:rsidRPr="00CD05AA">
        <w:rPr>
          <w:sz w:val="28"/>
          <w:szCs w:val="28"/>
        </w:rPr>
        <w:t>и</w:t>
      </w:r>
      <w:r w:rsidRPr="00CD05AA">
        <w:rPr>
          <w:sz w:val="28"/>
          <w:szCs w:val="28"/>
        </w:rPr>
        <w:t>телями представляются:</w:t>
      </w:r>
    </w:p>
    <w:p w:rsidR="00A44565" w:rsidRPr="00CD05AA" w:rsidRDefault="00A44565" w:rsidP="00E10315">
      <w:pPr>
        <w:pStyle w:val="NormalWeb"/>
        <w:spacing w:before="0" w:beforeAutospacing="0" w:after="0"/>
        <w:ind w:firstLine="902"/>
        <w:jc w:val="both"/>
        <w:rPr>
          <w:sz w:val="28"/>
          <w:szCs w:val="28"/>
        </w:rPr>
      </w:pPr>
      <w:r w:rsidRPr="00CD05AA">
        <w:rPr>
          <w:sz w:val="28"/>
          <w:szCs w:val="28"/>
        </w:rPr>
        <w:t>-копии документов, удостоверяющих личность заявителя, являющего физическим лицом, либо личность представителя физического или юридич</w:t>
      </w:r>
      <w:r w:rsidRPr="00CD05AA">
        <w:rPr>
          <w:sz w:val="28"/>
          <w:szCs w:val="28"/>
        </w:rPr>
        <w:t>е</w:t>
      </w:r>
      <w:r w:rsidRPr="00CD05AA">
        <w:rPr>
          <w:sz w:val="28"/>
          <w:szCs w:val="28"/>
        </w:rPr>
        <w:t>ского лица</w:t>
      </w:r>
      <w:r>
        <w:rPr>
          <w:sz w:val="28"/>
          <w:szCs w:val="28"/>
        </w:rPr>
        <w:t>;</w:t>
      </w:r>
    </w:p>
    <w:p w:rsidR="00A44565" w:rsidRPr="00CD05AA" w:rsidRDefault="00A44565" w:rsidP="00E10315">
      <w:pPr>
        <w:pStyle w:val="NormalWeb"/>
        <w:spacing w:before="0" w:beforeAutospacing="0" w:after="0"/>
        <w:ind w:firstLine="902"/>
        <w:jc w:val="both"/>
        <w:rPr>
          <w:sz w:val="28"/>
          <w:szCs w:val="28"/>
        </w:rPr>
      </w:pPr>
      <w:r w:rsidRPr="00CD05AA">
        <w:rPr>
          <w:sz w:val="28"/>
          <w:szCs w:val="28"/>
        </w:rPr>
        <w:t>-копия свидетельства о государственной регистрации физического лица в качестве индивидуального предпринимателя</w:t>
      </w:r>
      <w:r>
        <w:rPr>
          <w:sz w:val="28"/>
          <w:szCs w:val="28"/>
        </w:rPr>
        <w:t>;</w:t>
      </w:r>
    </w:p>
    <w:p w:rsidR="00A44565" w:rsidRPr="00CD05AA" w:rsidRDefault="00A44565" w:rsidP="00E10315">
      <w:pPr>
        <w:pStyle w:val="NormalWeb"/>
        <w:spacing w:before="0" w:beforeAutospacing="0" w:after="0"/>
        <w:ind w:firstLine="902"/>
        <w:jc w:val="both"/>
        <w:rPr>
          <w:sz w:val="28"/>
          <w:szCs w:val="28"/>
        </w:rPr>
      </w:pPr>
      <w:r w:rsidRPr="00CD05AA">
        <w:rPr>
          <w:sz w:val="28"/>
          <w:szCs w:val="28"/>
        </w:rPr>
        <w:t>-копии учредительных документов юридического лица (устав,</w:t>
      </w:r>
      <w:r>
        <w:rPr>
          <w:sz w:val="28"/>
          <w:szCs w:val="28"/>
        </w:rPr>
        <w:t xml:space="preserve"> </w:t>
      </w:r>
      <w:r w:rsidRPr="00CD05AA">
        <w:rPr>
          <w:sz w:val="28"/>
          <w:szCs w:val="28"/>
        </w:rPr>
        <w:t>учред</w:t>
      </w:r>
      <w:r w:rsidRPr="00CD05AA">
        <w:rPr>
          <w:sz w:val="28"/>
          <w:szCs w:val="28"/>
        </w:rPr>
        <w:t>и</w:t>
      </w:r>
      <w:r w:rsidRPr="00CD05AA">
        <w:rPr>
          <w:sz w:val="28"/>
          <w:szCs w:val="28"/>
        </w:rPr>
        <w:t>тельный договор, свидетельство о государственной регистрации юридического лица</w:t>
      </w:r>
      <w:r>
        <w:rPr>
          <w:sz w:val="28"/>
          <w:szCs w:val="28"/>
        </w:rPr>
        <w:t>);</w:t>
      </w:r>
    </w:p>
    <w:p w:rsidR="00A44565" w:rsidRPr="00CD05AA" w:rsidRDefault="00A44565" w:rsidP="00E10315">
      <w:pPr>
        <w:pStyle w:val="NormalWeb"/>
        <w:spacing w:before="0" w:beforeAutospacing="0" w:after="0"/>
        <w:ind w:firstLine="902"/>
        <w:jc w:val="both"/>
        <w:rPr>
          <w:sz w:val="28"/>
          <w:szCs w:val="28"/>
        </w:rPr>
      </w:pPr>
      <w:r w:rsidRPr="00CD05AA">
        <w:rPr>
          <w:sz w:val="28"/>
          <w:szCs w:val="28"/>
        </w:rPr>
        <w:t>-копия документа</w:t>
      </w:r>
      <w:r>
        <w:rPr>
          <w:sz w:val="28"/>
          <w:szCs w:val="28"/>
        </w:rPr>
        <w:t>,</w:t>
      </w:r>
      <w:r w:rsidRPr="00CD05AA">
        <w:rPr>
          <w:sz w:val="28"/>
          <w:szCs w:val="28"/>
        </w:rPr>
        <w:t xml:space="preserve"> удостоверяющего права (полномочия) представителя физического или юридического лица, в случае обращения с заявлением пре</w:t>
      </w:r>
      <w:r w:rsidRPr="00CD05AA">
        <w:rPr>
          <w:sz w:val="28"/>
          <w:szCs w:val="28"/>
        </w:rPr>
        <w:t>д</w:t>
      </w:r>
      <w:r w:rsidRPr="00CD05AA">
        <w:rPr>
          <w:sz w:val="28"/>
          <w:szCs w:val="28"/>
        </w:rPr>
        <w:t>ставителя физического или юридического лица</w:t>
      </w:r>
      <w:r>
        <w:rPr>
          <w:sz w:val="28"/>
          <w:szCs w:val="28"/>
        </w:rPr>
        <w:t>;</w:t>
      </w:r>
    </w:p>
    <w:p w:rsidR="00A44565" w:rsidRPr="00CD05AA" w:rsidRDefault="00A44565" w:rsidP="00E10315">
      <w:pPr>
        <w:pStyle w:val="NormalWeb"/>
        <w:spacing w:before="0" w:beforeAutospacing="0" w:after="0"/>
        <w:ind w:firstLine="902"/>
        <w:jc w:val="both"/>
        <w:rPr>
          <w:sz w:val="28"/>
          <w:szCs w:val="28"/>
        </w:rPr>
      </w:pPr>
      <w:r w:rsidRPr="00CD05AA">
        <w:rPr>
          <w:sz w:val="28"/>
          <w:szCs w:val="28"/>
        </w:rPr>
        <w:t>-выписка из Единого государственного реестра прав на недв</w:t>
      </w:r>
      <w:r>
        <w:rPr>
          <w:sz w:val="28"/>
          <w:szCs w:val="28"/>
        </w:rPr>
        <w:t>ижимое имущество и сделок с ним</w:t>
      </w:r>
      <w:r w:rsidRPr="00CD05AA">
        <w:rPr>
          <w:sz w:val="28"/>
          <w:szCs w:val="28"/>
        </w:rPr>
        <w:t xml:space="preserve"> о правах на здани</w:t>
      </w:r>
      <w:r>
        <w:rPr>
          <w:sz w:val="28"/>
          <w:szCs w:val="28"/>
        </w:rPr>
        <w:t>я</w:t>
      </w:r>
      <w:r w:rsidRPr="00CD05AA">
        <w:rPr>
          <w:sz w:val="28"/>
          <w:szCs w:val="28"/>
        </w:rPr>
        <w:t>, строени</w:t>
      </w:r>
      <w:r>
        <w:rPr>
          <w:sz w:val="28"/>
          <w:szCs w:val="28"/>
        </w:rPr>
        <w:t>я, сооружения</w:t>
      </w:r>
      <w:r w:rsidRPr="00CD05AA">
        <w:rPr>
          <w:sz w:val="28"/>
          <w:szCs w:val="28"/>
        </w:rPr>
        <w:t>, наход</w:t>
      </w:r>
      <w:r w:rsidRPr="00CD05AA">
        <w:rPr>
          <w:sz w:val="28"/>
          <w:szCs w:val="28"/>
        </w:rPr>
        <w:t>я</w:t>
      </w:r>
      <w:r w:rsidRPr="00CD05AA">
        <w:rPr>
          <w:sz w:val="28"/>
          <w:szCs w:val="28"/>
        </w:rPr>
        <w:t xml:space="preserve">щиеся на </w:t>
      </w:r>
      <w:r>
        <w:rPr>
          <w:sz w:val="28"/>
          <w:szCs w:val="28"/>
        </w:rPr>
        <w:t>испрашиваемом</w:t>
      </w:r>
      <w:r w:rsidRPr="00CD05AA">
        <w:rPr>
          <w:sz w:val="28"/>
          <w:szCs w:val="28"/>
        </w:rPr>
        <w:t xml:space="preserve"> земельном участке, или копии иных документов, удостоверяющих (устанавливающих) права на такое здание, строение, соор</w:t>
      </w:r>
      <w:r w:rsidRPr="00CD05AA">
        <w:rPr>
          <w:sz w:val="28"/>
          <w:szCs w:val="28"/>
        </w:rPr>
        <w:t>у</w:t>
      </w:r>
      <w:r w:rsidRPr="00CD05AA">
        <w:rPr>
          <w:sz w:val="28"/>
          <w:szCs w:val="28"/>
        </w:rPr>
        <w:t xml:space="preserve">жение (при наличии зданий, строений, сооружений на </w:t>
      </w:r>
      <w:r>
        <w:rPr>
          <w:sz w:val="28"/>
          <w:szCs w:val="28"/>
        </w:rPr>
        <w:t xml:space="preserve">рассматриваемом </w:t>
      </w:r>
      <w:r w:rsidRPr="00CD05AA">
        <w:rPr>
          <w:sz w:val="28"/>
          <w:szCs w:val="28"/>
        </w:rPr>
        <w:t>з</w:t>
      </w:r>
      <w:r w:rsidRPr="00CD05AA">
        <w:rPr>
          <w:sz w:val="28"/>
          <w:szCs w:val="28"/>
        </w:rPr>
        <w:t>е</w:t>
      </w:r>
      <w:r w:rsidRPr="00CD05AA">
        <w:rPr>
          <w:sz w:val="28"/>
          <w:szCs w:val="28"/>
        </w:rPr>
        <w:t>мельном участке</w:t>
      </w:r>
      <w:r>
        <w:rPr>
          <w:sz w:val="28"/>
          <w:szCs w:val="28"/>
        </w:rPr>
        <w:t>);</w:t>
      </w:r>
    </w:p>
    <w:p w:rsidR="00A44565" w:rsidRDefault="00A44565" w:rsidP="00E10315">
      <w:pPr>
        <w:ind w:firstLine="902"/>
        <w:jc w:val="both"/>
        <w:rPr>
          <w:szCs w:val="28"/>
        </w:rPr>
      </w:pPr>
      <w:r w:rsidRPr="00CD05AA">
        <w:rPr>
          <w:szCs w:val="28"/>
        </w:rPr>
        <w:t>-копия документа, подтверждающего право приобретения земельного участка в постоянное (бессрочное) пользование, в безвозмездное срочное пол</w:t>
      </w:r>
      <w:r w:rsidRPr="00CD05AA">
        <w:rPr>
          <w:szCs w:val="28"/>
        </w:rPr>
        <w:t>ь</w:t>
      </w:r>
      <w:r w:rsidRPr="00CD05AA">
        <w:rPr>
          <w:szCs w:val="28"/>
        </w:rPr>
        <w:t>зование, в собственность или аренду на условиях, установленных земельным законодательством.</w:t>
      </w:r>
    </w:p>
    <w:p w:rsidR="00A44565" w:rsidRDefault="00A44565" w:rsidP="00E10315">
      <w:pPr>
        <w:ind w:firstLine="900"/>
        <w:jc w:val="both"/>
        <w:rPr>
          <w:szCs w:val="28"/>
        </w:rPr>
      </w:pPr>
      <w:r>
        <w:rPr>
          <w:szCs w:val="28"/>
        </w:rPr>
        <w:t xml:space="preserve">- </w:t>
      </w:r>
      <w:r w:rsidRPr="00A22106">
        <w:rPr>
          <w:szCs w:val="28"/>
        </w:rPr>
        <w:t>схем</w:t>
      </w:r>
      <w:r>
        <w:rPr>
          <w:szCs w:val="28"/>
        </w:rPr>
        <w:t>а</w:t>
      </w:r>
      <w:r w:rsidRPr="00A22106">
        <w:rPr>
          <w:szCs w:val="28"/>
        </w:rPr>
        <w:t xml:space="preserve"> расположения земельного участка на кадастровом плане или к</w:t>
      </w:r>
      <w:r w:rsidRPr="00A22106">
        <w:rPr>
          <w:szCs w:val="28"/>
        </w:rPr>
        <w:t>а</w:t>
      </w:r>
      <w:r w:rsidRPr="00A22106">
        <w:rPr>
          <w:szCs w:val="28"/>
        </w:rPr>
        <w:t>дастровой карте соответствующей территории</w:t>
      </w:r>
      <w:r>
        <w:rPr>
          <w:szCs w:val="28"/>
        </w:rPr>
        <w:t>;</w:t>
      </w:r>
    </w:p>
    <w:p w:rsidR="00A44565" w:rsidRPr="00CD05AA" w:rsidRDefault="00A44565" w:rsidP="00E10315">
      <w:pPr>
        <w:ind w:firstLine="900"/>
        <w:jc w:val="both"/>
        <w:rPr>
          <w:szCs w:val="28"/>
        </w:rPr>
      </w:pPr>
      <w:r>
        <w:rPr>
          <w:szCs w:val="28"/>
        </w:rPr>
        <w:t>- градостроительное заключение на утверждение</w:t>
      </w:r>
      <w:r w:rsidRPr="009A40A0">
        <w:rPr>
          <w:szCs w:val="28"/>
        </w:rPr>
        <w:t xml:space="preserve"> </w:t>
      </w:r>
      <w:r w:rsidRPr="00A22106">
        <w:rPr>
          <w:szCs w:val="28"/>
        </w:rPr>
        <w:t>схем</w:t>
      </w:r>
      <w:r>
        <w:rPr>
          <w:szCs w:val="28"/>
        </w:rPr>
        <w:t>ы</w:t>
      </w:r>
      <w:r w:rsidRPr="00A22106">
        <w:rPr>
          <w:szCs w:val="28"/>
        </w:rPr>
        <w:t xml:space="preserve"> расположения земельного участка на кадастровом плане или кадастровой карте соответс</w:t>
      </w:r>
      <w:r w:rsidRPr="00A22106">
        <w:rPr>
          <w:szCs w:val="28"/>
        </w:rPr>
        <w:t>т</w:t>
      </w:r>
      <w:r w:rsidRPr="00A22106">
        <w:rPr>
          <w:szCs w:val="28"/>
        </w:rPr>
        <w:t>вующей территории</w:t>
      </w:r>
    </w:p>
    <w:p w:rsidR="00A44565" w:rsidRPr="00CD05AA" w:rsidRDefault="00A44565" w:rsidP="00E10315">
      <w:pPr>
        <w:ind w:firstLine="900"/>
        <w:jc w:val="both"/>
        <w:rPr>
          <w:szCs w:val="28"/>
        </w:rPr>
      </w:pPr>
      <w:r w:rsidRPr="00CD05AA">
        <w:rPr>
          <w:szCs w:val="28"/>
        </w:rPr>
        <w:t>Копии документов, указанных в настоящем пункте, предо</w:t>
      </w:r>
      <w:r>
        <w:rPr>
          <w:szCs w:val="28"/>
        </w:rPr>
        <w:t>ставляются вместе с оригиналами, которые после сверки возвращаются заявителю, за и</w:t>
      </w:r>
      <w:r>
        <w:rPr>
          <w:szCs w:val="28"/>
        </w:rPr>
        <w:t>с</w:t>
      </w:r>
      <w:r>
        <w:rPr>
          <w:szCs w:val="28"/>
        </w:rPr>
        <w:t>ключением случаев предоставления нотариально заверенных копий, либо к</w:t>
      </w:r>
      <w:r>
        <w:rPr>
          <w:szCs w:val="28"/>
        </w:rPr>
        <w:t>о</w:t>
      </w:r>
      <w:r>
        <w:rPr>
          <w:szCs w:val="28"/>
        </w:rPr>
        <w:t>пий, удостоверенных органом, выдавшим документ.</w:t>
      </w:r>
    </w:p>
    <w:p w:rsidR="00A44565" w:rsidRDefault="00A44565" w:rsidP="00E10315">
      <w:pPr>
        <w:pStyle w:val="NormalWeb"/>
        <w:spacing w:before="0" w:beforeAutospacing="0" w:after="0"/>
        <w:jc w:val="both"/>
        <w:rPr>
          <w:sz w:val="28"/>
          <w:szCs w:val="28"/>
        </w:rPr>
      </w:pPr>
    </w:p>
    <w:p w:rsidR="00A44565" w:rsidRDefault="00A44565" w:rsidP="00E10315">
      <w:pPr>
        <w:pStyle w:val="NormalWeb"/>
        <w:spacing w:before="0" w:beforeAutospacing="0" w:after="0"/>
        <w:jc w:val="both"/>
        <w:rPr>
          <w:sz w:val="28"/>
          <w:szCs w:val="28"/>
        </w:rPr>
      </w:pPr>
    </w:p>
    <w:p w:rsidR="00A44565" w:rsidRPr="001B35A2" w:rsidRDefault="00A44565" w:rsidP="00E10315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A44565" w:rsidRPr="001B35A2" w:rsidRDefault="00A44565" w:rsidP="00E10315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A44565" w:rsidRPr="00A33D1C" w:rsidRDefault="00A44565" w:rsidP="00E10315">
      <w:pPr>
        <w:rPr>
          <w:szCs w:val="28"/>
        </w:rPr>
      </w:pPr>
    </w:p>
    <w:p w:rsidR="00A44565" w:rsidRDefault="00A44565" w:rsidP="00E10315">
      <w:pPr>
        <w:ind w:left="5520"/>
        <w:jc w:val="center"/>
      </w:pPr>
    </w:p>
    <w:p w:rsidR="00A44565" w:rsidRDefault="00A44565" w:rsidP="00E10315">
      <w:pPr>
        <w:ind w:left="5520"/>
        <w:jc w:val="center"/>
        <w:rPr>
          <w:szCs w:val="28"/>
        </w:rPr>
      </w:pPr>
    </w:p>
    <w:p w:rsidR="00A44565" w:rsidRPr="00C273E1" w:rsidRDefault="00A44565" w:rsidP="00E10315">
      <w:pPr>
        <w:ind w:left="5520"/>
        <w:jc w:val="center"/>
        <w:rPr>
          <w:szCs w:val="28"/>
        </w:rPr>
      </w:pPr>
      <w:r>
        <w:rPr>
          <w:szCs w:val="28"/>
        </w:rPr>
        <w:t>ПРИЛОЖЕНИЕ №3</w:t>
      </w:r>
    </w:p>
    <w:p w:rsidR="00A44565" w:rsidRDefault="00A44565" w:rsidP="00E10315">
      <w:pPr>
        <w:ind w:left="5280"/>
        <w:jc w:val="center"/>
        <w:rPr>
          <w:szCs w:val="28"/>
        </w:rPr>
      </w:pPr>
      <w:r w:rsidRPr="00C273E1">
        <w:rPr>
          <w:szCs w:val="28"/>
        </w:rPr>
        <w:t>к административному регламенту</w:t>
      </w:r>
    </w:p>
    <w:p w:rsidR="00A44565" w:rsidRDefault="00A44565" w:rsidP="00E10315">
      <w:pPr>
        <w:jc w:val="right"/>
        <w:rPr>
          <w:szCs w:val="28"/>
        </w:rPr>
      </w:pPr>
    </w:p>
    <w:p w:rsidR="00A44565" w:rsidRPr="00310EF2" w:rsidRDefault="00A44565" w:rsidP="00E10315">
      <w:pPr>
        <w:jc w:val="right"/>
        <w:rPr>
          <w:szCs w:val="28"/>
        </w:rPr>
      </w:pPr>
      <w:r w:rsidRPr="00310EF2">
        <w:rPr>
          <w:szCs w:val="28"/>
        </w:rPr>
        <w:t>Главе муниципального образования</w:t>
      </w:r>
    </w:p>
    <w:p w:rsidR="00A44565" w:rsidRPr="00310EF2" w:rsidRDefault="00A44565" w:rsidP="00E10315">
      <w:pPr>
        <w:jc w:val="right"/>
        <w:rPr>
          <w:szCs w:val="28"/>
        </w:rPr>
      </w:pPr>
      <w:r w:rsidRPr="00310EF2">
        <w:rPr>
          <w:szCs w:val="28"/>
        </w:rPr>
        <w:t xml:space="preserve">Ленинградский район </w:t>
      </w:r>
    </w:p>
    <w:p w:rsidR="00A44565" w:rsidRPr="00310EF2" w:rsidRDefault="00A44565" w:rsidP="00E10315">
      <w:pPr>
        <w:jc w:val="center"/>
        <w:rPr>
          <w:b/>
          <w:szCs w:val="28"/>
        </w:rPr>
      </w:pPr>
      <w:r w:rsidRPr="00310EF2">
        <w:rPr>
          <w:b/>
          <w:szCs w:val="28"/>
        </w:rPr>
        <w:t>З А Я В Л Е Н И Е</w:t>
      </w:r>
    </w:p>
    <w:p w:rsidR="00A44565" w:rsidRPr="00310EF2" w:rsidRDefault="00A44565" w:rsidP="00E10315">
      <w:pPr>
        <w:jc w:val="center"/>
        <w:rPr>
          <w:b/>
          <w:szCs w:val="28"/>
        </w:rPr>
      </w:pPr>
      <w:r w:rsidRPr="00310EF2">
        <w:rPr>
          <w:b/>
          <w:szCs w:val="28"/>
        </w:rPr>
        <w:t>на утверждение схемы расположения земельного участка</w:t>
      </w:r>
    </w:p>
    <w:p w:rsidR="00A44565" w:rsidRPr="00310EF2" w:rsidRDefault="00A44565" w:rsidP="00E10315">
      <w:pPr>
        <w:jc w:val="center"/>
        <w:rPr>
          <w:b/>
          <w:szCs w:val="28"/>
        </w:rPr>
      </w:pPr>
      <w:r>
        <w:rPr>
          <w:b/>
          <w:szCs w:val="28"/>
        </w:rPr>
        <w:t>на кадастровом плане территории (кадастровой карте) соответствующей территории, его границ и площади</w:t>
      </w:r>
      <w:r w:rsidRPr="00310EF2">
        <w:rPr>
          <w:b/>
          <w:szCs w:val="28"/>
        </w:rPr>
        <w:t xml:space="preserve">  </w:t>
      </w:r>
    </w:p>
    <w:p w:rsidR="00A44565" w:rsidRPr="009858DC" w:rsidRDefault="00A44565" w:rsidP="00E10315">
      <w:r w:rsidRPr="00310EF2">
        <w:rPr>
          <w:szCs w:val="28"/>
        </w:rPr>
        <w:t>Я,</w:t>
      </w:r>
      <w:r w:rsidRPr="009858DC">
        <w:t xml:space="preserve"> _____________________________________________</w:t>
      </w:r>
      <w:r>
        <w:t>_____________________</w:t>
      </w:r>
    </w:p>
    <w:p w:rsidR="00A44565" w:rsidRPr="009858DC" w:rsidRDefault="00A44565" w:rsidP="00E10315">
      <w:pPr>
        <w:jc w:val="center"/>
      </w:pPr>
      <w:r w:rsidRPr="009858DC">
        <w:t>Ф.И.О заявителя)</w:t>
      </w:r>
    </w:p>
    <w:p w:rsidR="00A44565" w:rsidRPr="009858DC" w:rsidRDefault="00A44565" w:rsidP="00E10315">
      <w:r w:rsidRPr="00310EF2">
        <w:rPr>
          <w:szCs w:val="28"/>
        </w:rPr>
        <w:t>А</w:t>
      </w:r>
      <w:r>
        <w:rPr>
          <w:szCs w:val="28"/>
        </w:rPr>
        <w:t>д</w:t>
      </w:r>
      <w:r w:rsidRPr="00310EF2">
        <w:rPr>
          <w:szCs w:val="28"/>
        </w:rPr>
        <w:t>рес:</w:t>
      </w:r>
      <w:r>
        <w:t>__</w:t>
      </w:r>
      <w:r w:rsidRPr="009858DC">
        <w:t>______________________________________</w:t>
      </w:r>
      <w:r>
        <w:t>_______________________</w:t>
      </w:r>
    </w:p>
    <w:p w:rsidR="00A44565" w:rsidRPr="00310EF2" w:rsidRDefault="00A44565" w:rsidP="00E10315">
      <w:pPr>
        <w:rPr>
          <w:szCs w:val="28"/>
        </w:rPr>
      </w:pPr>
      <w:r w:rsidRPr="00310EF2">
        <w:rPr>
          <w:szCs w:val="28"/>
        </w:rPr>
        <w:t>№ доверенности : _____ от « ____» _______________________ 20 ___ г.</w:t>
      </w:r>
    </w:p>
    <w:p w:rsidR="00A44565" w:rsidRPr="009858DC" w:rsidRDefault="00A44565" w:rsidP="00E10315">
      <w:r w:rsidRPr="00310EF2">
        <w:rPr>
          <w:szCs w:val="28"/>
        </w:rPr>
        <w:t>от имени</w:t>
      </w:r>
      <w:r w:rsidRPr="009858DC">
        <w:t xml:space="preserve"> _______________________________________</w:t>
      </w:r>
      <w:r>
        <w:t>____________________</w:t>
      </w:r>
    </w:p>
    <w:p w:rsidR="00A44565" w:rsidRPr="00310EF2" w:rsidRDefault="00A44565" w:rsidP="00E10315">
      <w:pPr>
        <w:jc w:val="center"/>
        <w:rPr>
          <w:sz w:val="20"/>
        </w:rPr>
      </w:pPr>
      <w:r w:rsidRPr="00310EF2">
        <w:rPr>
          <w:sz w:val="20"/>
        </w:rPr>
        <w:t>( Ф.И.О. представляемого гражданина)</w:t>
      </w:r>
    </w:p>
    <w:p w:rsidR="00A44565" w:rsidRPr="00310EF2" w:rsidRDefault="00A44565" w:rsidP="00E10315">
      <w:r w:rsidRPr="00310EF2">
        <w:rPr>
          <w:szCs w:val="28"/>
        </w:rPr>
        <w:t>Контактный номер телефона</w:t>
      </w:r>
      <w:r w:rsidRPr="009858DC">
        <w:t xml:space="preserve">: _________________ </w:t>
      </w:r>
    </w:p>
    <w:p w:rsidR="00A44565" w:rsidRPr="00E5643D" w:rsidRDefault="00A44565" w:rsidP="00E10315">
      <w:pPr>
        <w:jc w:val="both"/>
        <w:rPr>
          <w:b/>
          <w:szCs w:val="28"/>
        </w:rPr>
      </w:pPr>
      <w:r w:rsidRPr="00310EF2">
        <w:rPr>
          <w:b/>
          <w:bCs w:val="0"/>
          <w:szCs w:val="28"/>
        </w:rPr>
        <w:t xml:space="preserve">Прошу утвердить схему расположения </w:t>
      </w:r>
      <w:r w:rsidRPr="00310EF2">
        <w:rPr>
          <w:b/>
          <w:szCs w:val="28"/>
        </w:rPr>
        <w:t>земельного участка</w:t>
      </w:r>
      <w:r>
        <w:rPr>
          <w:b/>
          <w:szCs w:val="28"/>
        </w:rPr>
        <w:t xml:space="preserve"> на кадастровом плане территории (кадастровой карте) соответствующей территории, его границ и площади</w:t>
      </w:r>
      <w:r w:rsidRPr="00310EF2">
        <w:rPr>
          <w:b/>
          <w:szCs w:val="28"/>
        </w:rPr>
        <w:t xml:space="preserve">  </w:t>
      </w:r>
    </w:p>
    <w:p w:rsidR="00A44565" w:rsidRPr="00310EF2" w:rsidRDefault="00A44565" w:rsidP="00E10315">
      <w:pPr>
        <w:rPr>
          <w:szCs w:val="28"/>
        </w:rPr>
      </w:pPr>
      <w:r w:rsidRPr="00310EF2">
        <w:rPr>
          <w:szCs w:val="28"/>
        </w:rPr>
        <w:t>земельного участка общей площадью _________________ кв.м.,</w:t>
      </w:r>
    </w:p>
    <w:p w:rsidR="00A44565" w:rsidRPr="009858DC" w:rsidRDefault="00A44565" w:rsidP="00E10315">
      <w:r w:rsidRPr="00310EF2">
        <w:rPr>
          <w:szCs w:val="28"/>
        </w:rPr>
        <w:t>расположенного по адресу:</w:t>
      </w:r>
      <w:r>
        <w:t xml:space="preserve"> </w:t>
      </w:r>
      <w:r w:rsidRPr="009858DC">
        <w:t>___________________________________________________</w:t>
      </w:r>
    </w:p>
    <w:p w:rsidR="00A44565" w:rsidRPr="009858DC" w:rsidRDefault="00A44565" w:rsidP="00E10315">
      <w:r w:rsidRPr="00310EF2">
        <w:rPr>
          <w:szCs w:val="28"/>
        </w:rPr>
        <w:t>на котором расположенные объекты недвижимости, принадлежащие мне на праве собственности используемый мною для</w:t>
      </w:r>
      <w:r w:rsidRPr="009858DC">
        <w:t xml:space="preserve"> _____________________________________________</w:t>
      </w:r>
    </w:p>
    <w:p w:rsidR="00A44565" w:rsidRPr="00310EF2" w:rsidRDefault="00A44565" w:rsidP="00E10315">
      <w:pPr>
        <w:rPr>
          <w:sz w:val="20"/>
        </w:rPr>
      </w:pPr>
      <w:r w:rsidRPr="009858DC">
        <w:tab/>
      </w:r>
      <w:r w:rsidRPr="009858DC">
        <w:tab/>
      </w:r>
      <w:r w:rsidRPr="009858DC">
        <w:tab/>
      </w:r>
      <w:r w:rsidRPr="009858DC">
        <w:tab/>
      </w:r>
      <w:r w:rsidRPr="009858DC">
        <w:tab/>
      </w:r>
      <w:r w:rsidRPr="009858DC">
        <w:tab/>
      </w:r>
      <w:r w:rsidRPr="009858DC">
        <w:tab/>
      </w:r>
      <w:r w:rsidRPr="00310EF2">
        <w:rPr>
          <w:sz w:val="20"/>
        </w:rPr>
        <w:t>(разрешенное использование земельного участка)</w:t>
      </w:r>
    </w:p>
    <w:p w:rsidR="00A44565" w:rsidRPr="00310EF2" w:rsidRDefault="00A44565" w:rsidP="00E10315">
      <w:pPr>
        <w:rPr>
          <w:b/>
          <w:bCs w:val="0"/>
          <w:szCs w:val="28"/>
        </w:rPr>
      </w:pPr>
      <w:r w:rsidRPr="00310EF2">
        <w:rPr>
          <w:szCs w:val="28"/>
        </w:rPr>
        <w:t xml:space="preserve">на ранее предоставленном праве: </w:t>
      </w:r>
      <w:r w:rsidRPr="00310EF2">
        <w:rPr>
          <w:b/>
          <w:bCs w:val="0"/>
          <w:szCs w:val="28"/>
        </w:rPr>
        <w:t>аренда, постоянное пользование, пожи</w:t>
      </w:r>
      <w:r w:rsidRPr="00310EF2">
        <w:rPr>
          <w:b/>
          <w:bCs w:val="0"/>
          <w:szCs w:val="28"/>
        </w:rPr>
        <w:t>з</w:t>
      </w:r>
      <w:r w:rsidRPr="00310EF2">
        <w:rPr>
          <w:b/>
          <w:bCs w:val="0"/>
          <w:szCs w:val="28"/>
        </w:rPr>
        <w:t>ненное наследуемое владение, временное пользование, срочное пользов</w:t>
      </w:r>
      <w:r w:rsidRPr="00310EF2">
        <w:rPr>
          <w:b/>
          <w:bCs w:val="0"/>
          <w:szCs w:val="28"/>
        </w:rPr>
        <w:t>а</w:t>
      </w:r>
      <w:r w:rsidRPr="00310EF2">
        <w:rPr>
          <w:b/>
          <w:bCs w:val="0"/>
          <w:szCs w:val="28"/>
        </w:rPr>
        <w:t>ние</w:t>
      </w:r>
      <w:r>
        <w:rPr>
          <w:b/>
          <w:bCs w:val="0"/>
          <w:szCs w:val="28"/>
        </w:rPr>
        <w:t xml:space="preserve"> </w:t>
      </w:r>
      <w:r w:rsidRPr="00310EF2">
        <w:rPr>
          <w:sz w:val="20"/>
        </w:rPr>
        <w:t xml:space="preserve">(нужное подчеркнуть) </w:t>
      </w:r>
    </w:p>
    <w:p w:rsidR="00A44565" w:rsidRPr="009858DC" w:rsidRDefault="00A44565" w:rsidP="00E10315">
      <w:r w:rsidRPr="00310EF2">
        <w:rPr>
          <w:szCs w:val="28"/>
        </w:rPr>
        <w:t>на основании</w:t>
      </w:r>
      <w:r w:rsidRPr="009858DC">
        <w:t xml:space="preserve"> ___________________________________________________________________</w:t>
      </w:r>
    </w:p>
    <w:p w:rsidR="00A44565" w:rsidRPr="00310EF2" w:rsidRDefault="00A44565" w:rsidP="00E10315">
      <w:pPr>
        <w:rPr>
          <w:sz w:val="20"/>
        </w:rPr>
      </w:pPr>
      <w:r w:rsidRPr="00310EF2">
        <w:rPr>
          <w:sz w:val="20"/>
        </w:rPr>
        <w:tab/>
      </w:r>
      <w:r w:rsidRPr="00310EF2">
        <w:rPr>
          <w:sz w:val="20"/>
        </w:rPr>
        <w:tab/>
      </w:r>
      <w:r w:rsidRPr="00310EF2">
        <w:rPr>
          <w:sz w:val="20"/>
        </w:rPr>
        <w:tab/>
      </w:r>
      <w:r w:rsidRPr="00310EF2">
        <w:rPr>
          <w:sz w:val="20"/>
        </w:rPr>
        <w:tab/>
      </w:r>
      <w:r w:rsidRPr="00310EF2">
        <w:rPr>
          <w:sz w:val="20"/>
        </w:rPr>
        <w:tab/>
      </w:r>
      <w:r w:rsidRPr="00310EF2">
        <w:rPr>
          <w:sz w:val="20"/>
        </w:rPr>
        <w:tab/>
        <w:t>(вид документа, №, кем и когда выдан)</w:t>
      </w:r>
    </w:p>
    <w:p w:rsidR="00A44565" w:rsidRPr="00310EF2" w:rsidRDefault="00A44565" w:rsidP="00E10315">
      <w:pPr>
        <w:rPr>
          <w:szCs w:val="28"/>
        </w:rPr>
      </w:pPr>
      <w:r w:rsidRPr="00310EF2">
        <w:rPr>
          <w:szCs w:val="28"/>
        </w:rPr>
        <w:t>К заявлению прилагаю следующие документы:</w:t>
      </w:r>
    </w:p>
    <w:p w:rsidR="00A44565" w:rsidRPr="009858DC" w:rsidRDefault="00A44565" w:rsidP="00E10315">
      <w:r w:rsidRPr="009858DC">
        <w:t>1. _____________________________________________</w:t>
      </w:r>
      <w:r>
        <w:t>_____________________</w:t>
      </w:r>
    </w:p>
    <w:p w:rsidR="00A44565" w:rsidRPr="009858DC" w:rsidRDefault="00A44565" w:rsidP="00E10315">
      <w:r w:rsidRPr="009858DC">
        <w:t>2. ____________________________________</w:t>
      </w:r>
      <w:r>
        <w:t>______________________________</w:t>
      </w:r>
    </w:p>
    <w:p w:rsidR="00A44565" w:rsidRPr="009858DC" w:rsidRDefault="00A44565" w:rsidP="00E10315">
      <w:r w:rsidRPr="009858DC">
        <w:t>3. ____________________________________</w:t>
      </w:r>
      <w:r>
        <w:t>______________________________</w:t>
      </w:r>
    </w:p>
    <w:p w:rsidR="00A44565" w:rsidRPr="009858DC" w:rsidRDefault="00A44565" w:rsidP="00E10315">
      <w:r w:rsidRPr="009858DC">
        <w:t>4. ____________________________________</w:t>
      </w:r>
      <w:r>
        <w:t>______________________________</w:t>
      </w:r>
    </w:p>
    <w:p w:rsidR="00A44565" w:rsidRPr="009858DC" w:rsidRDefault="00A44565" w:rsidP="00E10315">
      <w:r w:rsidRPr="009858DC">
        <w:t>5. ______________________________________________</w:t>
      </w:r>
      <w:r>
        <w:t>____________________</w:t>
      </w:r>
    </w:p>
    <w:p w:rsidR="00A44565" w:rsidRPr="009858DC" w:rsidRDefault="00A44565" w:rsidP="00E10315">
      <w:r w:rsidRPr="009858DC">
        <w:t>6. ______________________________________________</w:t>
      </w:r>
      <w:r>
        <w:t>____________________</w:t>
      </w:r>
    </w:p>
    <w:p w:rsidR="00A44565" w:rsidRPr="009858DC" w:rsidRDefault="00A44565" w:rsidP="00E10315">
      <w:r w:rsidRPr="009858DC">
        <w:t>7. ______________________________________________</w:t>
      </w:r>
      <w:r>
        <w:t>____________________</w:t>
      </w:r>
    </w:p>
    <w:p w:rsidR="00A44565" w:rsidRPr="009858DC" w:rsidRDefault="00A44565" w:rsidP="00E10315"/>
    <w:p w:rsidR="00A44565" w:rsidRPr="009858DC" w:rsidRDefault="00A44565" w:rsidP="00E10315"/>
    <w:p w:rsidR="00A44565" w:rsidRDefault="00A44565" w:rsidP="00E10315">
      <w:pPr>
        <w:jc w:val="both"/>
        <w:rPr>
          <w:szCs w:val="28"/>
        </w:rPr>
      </w:pPr>
      <w:r w:rsidRPr="00310EF2">
        <w:rPr>
          <w:szCs w:val="28"/>
        </w:rPr>
        <w:t>« ____»________________ 20</w:t>
      </w:r>
      <w:r>
        <w:rPr>
          <w:szCs w:val="28"/>
        </w:rPr>
        <w:t xml:space="preserve">    </w:t>
      </w:r>
      <w:r w:rsidRPr="00310EF2">
        <w:rPr>
          <w:szCs w:val="28"/>
        </w:rPr>
        <w:t xml:space="preserve"> г</w:t>
      </w:r>
      <w:r>
        <w:rPr>
          <w:szCs w:val="28"/>
        </w:rPr>
        <w:t>.</w:t>
      </w:r>
      <w:r>
        <w:rPr>
          <w:szCs w:val="28"/>
        </w:rPr>
        <w:tab/>
      </w:r>
      <w:r w:rsidRPr="00310EF2">
        <w:rPr>
          <w:szCs w:val="28"/>
        </w:rPr>
        <w:t>по</w:t>
      </w:r>
      <w:r>
        <w:rPr>
          <w:szCs w:val="28"/>
        </w:rPr>
        <w:t>дпись__________/_</w:t>
      </w:r>
      <w:r w:rsidRPr="00310EF2">
        <w:rPr>
          <w:szCs w:val="28"/>
        </w:rPr>
        <w:t>__________________/</w:t>
      </w:r>
    </w:p>
    <w:p w:rsidR="00A44565" w:rsidRDefault="00A44565" w:rsidP="00E10315">
      <w:pPr>
        <w:rPr>
          <w:szCs w:val="28"/>
        </w:rPr>
      </w:pPr>
    </w:p>
    <w:p w:rsidR="00A44565" w:rsidRPr="001B35A2" w:rsidRDefault="00A44565" w:rsidP="00E10315">
      <w:pPr>
        <w:tabs>
          <w:tab w:val="left" w:pos="2805"/>
        </w:tabs>
        <w:jc w:val="both"/>
        <w:rPr>
          <w:szCs w:val="28"/>
        </w:rPr>
      </w:pPr>
      <w:r w:rsidRPr="001B35A2">
        <w:rPr>
          <w:szCs w:val="28"/>
        </w:rPr>
        <w:t>Заместитель главы</w:t>
      </w:r>
      <w:r>
        <w:rPr>
          <w:szCs w:val="28"/>
        </w:rPr>
        <w:tab/>
      </w:r>
    </w:p>
    <w:p w:rsidR="00A44565" w:rsidRDefault="00A44565" w:rsidP="00E10315">
      <w:pPr>
        <w:jc w:val="right"/>
        <w:rPr>
          <w:szCs w:val="28"/>
        </w:rPr>
      </w:pPr>
      <w:r w:rsidRPr="001B35A2">
        <w:rPr>
          <w:szCs w:val="28"/>
        </w:rPr>
        <w:t>муниципального образования                                                        И.М. Заболотний</w:t>
      </w:r>
    </w:p>
    <w:p w:rsidR="00A44565" w:rsidRPr="00310EF2" w:rsidRDefault="00A44565" w:rsidP="00E10315">
      <w:pPr>
        <w:jc w:val="right"/>
        <w:rPr>
          <w:szCs w:val="28"/>
        </w:rPr>
      </w:pPr>
      <w:r w:rsidRPr="00310EF2">
        <w:rPr>
          <w:szCs w:val="28"/>
        </w:rPr>
        <w:t>Главе муниципального образования</w:t>
      </w:r>
    </w:p>
    <w:p w:rsidR="00A44565" w:rsidRPr="00310EF2" w:rsidRDefault="00A44565" w:rsidP="00E10315">
      <w:pPr>
        <w:jc w:val="right"/>
        <w:rPr>
          <w:szCs w:val="28"/>
        </w:rPr>
      </w:pPr>
      <w:r w:rsidRPr="00310EF2">
        <w:rPr>
          <w:szCs w:val="28"/>
        </w:rPr>
        <w:t xml:space="preserve">Ленинградский район </w:t>
      </w:r>
    </w:p>
    <w:p w:rsidR="00A44565" w:rsidRPr="00310EF2" w:rsidRDefault="00A44565" w:rsidP="00E10315">
      <w:pPr>
        <w:jc w:val="center"/>
        <w:rPr>
          <w:b/>
          <w:szCs w:val="28"/>
        </w:rPr>
      </w:pPr>
      <w:r w:rsidRPr="00310EF2">
        <w:rPr>
          <w:b/>
          <w:szCs w:val="28"/>
        </w:rPr>
        <w:t>З А Я В Л Е Н И Е</w:t>
      </w:r>
    </w:p>
    <w:p w:rsidR="00A44565" w:rsidRPr="00310EF2" w:rsidRDefault="00A44565" w:rsidP="00E10315">
      <w:pPr>
        <w:jc w:val="center"/>
        <w:rPr>
          <w:b/>
          <w:szCs w:val="28"/>
        </w:rPr>
      </w:pPr>
      <w:r w:rsidRPr="00310EF2">
        <w:rPr>
          <w:b/>
          <w:szCs w:val="28"/>
        </w:rPr>
        <w:t>на утверждение схемы расположения земельного участка</w:t>
      </w:r>
    </w:p>
    <w:p w:rsidR="00A44565" w:rsidRPr="006F067F" w:rsidRDefault="00A44565" w:rsidP="00E10315">
      <w:pPr>
        <w:jc w:val="center"/>
        <w:rPr>
          <w:b/>
          <w:szCs w:val="28"/>
        </w:rPr>
      </w:pPr>
      <w:r w:rsidRPr="00310EF2">
        <w:rPr>
          <w:b/>
          <w:szCs w:val="28"/>
        </w:rPr>
        <w:t>на кадастровом плане территории</w:t>
      </w:r>
      <w:r>
        <w:rPr>
          <w:b/>
          <w:szCs w:val="28"/>
        </w:rPr>
        <w:t xml:space="preserve"> (кадастровой карте) соответствующей территории,</w:t>
      </w:r>
      <w:r w:rsidRPr="0009286B">
        <w:rPr>
          <w:b/>
          <w:szCs w:val="28"/>
        </w:rPr>
        <w:t xml:space="preserve"> его границ и площади </w:t>
      </w:r>
    </w:p>
    <w:tbl>
      <w:tblPr>
        <w:tblW w:w="0" w:type="auto"/>
        <w:tblInd w:w="-968" w:type="dxa"/>
        <w:tblBorders>
          <w:bottom w:val="single" w:sz="4" w:space="0" w:color="auto"/>
        </w:tblBorders>
        <w:tblLayout w:type="fixed"/>
        <w:tblLook w:val="01E0"/>
      </w:tblPr>
      <w:tblGrid>
        <w:gridCol w:w="10456"/>
      </w:tblGrid>
      <w:tr w:rsidR="00A44565" w:rsidRPr="00AD37AC" w:rsidTr="00B726BB">
        <w:tc>
          <w:tcPr>
            <w:tcW w:w="10456" w:type="dxa"/>
            <w:tcBorders>
              <w:bottom w:val="single" w:sz="4" w:space="0" w:color="auto"/>
            </w:tcBorders>
          </w:tcPr>
          <w:p w:rsidR="00A44565" w:rsidRPr="00AD37AC" w:rsidRDefault="00A44565" w:rsidP="00B726BB"/>
        </w:tc>
      </w:tr>
    </w:tbl>
    <w:p w:rsidR="00A44565" w:rsidRPr="00310EF2" w:rsidRDefault="00A44565" w:rsidP="00E10315">
      <w:pPr>
        <w:ind w:left="1134"/>
        <w:rPr>
          <w:sz w:val="20"/>
        </w:rPr>
      </w:pPr>
      <w:r w:rsidRPr="00310EF2">
        <w:rPr>
          <w:sz w:val="20"/>
        </w:rPr>
        <w:t xml:space="preserve">(полное наименование </w:t>
      </w:r>
      <w:r w:rsidRPr="00310EF2">
        <w:rPr>
          <w:b/>
          <w:sz w:val="20"/>
        </w:rPr>
        <w:t>юридического лица</w:t>
      </w:r>
      <w:r w:rsidRPr="00310EF2">
        <w:rPr>
          <w:sz w:val="20"/>
        </w:rPr>
        <w:t>, ИНН, номер его государственной регистрации)</w:t>
      </w:r>
    </w:p>
    <w:p w:rsidR="00A44565" w:rsidRPr="00310EF2" w:rsidRDefault="00A44565" w:rsidP="00E10315">
      <w:pPr>
        <w:rPr>
          <w:szCs w:val="28"/>
        </w:rPr>
      </w:pPr>
      <w:r w:rsidRPr="00310EF2">
        <w:rPr>
          <w:szCs w:val="28"/>
        </w:rPr>
        <w:t>находящегося  по адресу:</w:t>
      </w:r>
    </w:p>
    <w:tbl>
      <w:tblPr>
        <w:tblW w:w="10456" w:type="dxa"/>
        <w:tblInd w:w="-968" w:type="dxa"/>
        <w:tblBorders>
          <w:insideH w:val="single" w:sz="4" w:space="0" w:color="auto"/>
        </w:tblBorders>
        <w:tblLayout w:type="fixed"/>
        <w:tblLook w:val="01E0"/>
      </w:tblPr>
      <w:tblGrid>
        <w:gridCol w:w="1440"/>
        <w:gridCol w:w="8908"/>
        <w:gridCol w:w="108"/>
      </w:tblGrid>
      <w:tr w:rsidR="00A44565" w:rsidRPr="00AD37AC" w:rsidTr="00123A66">
        <w:tc>
          <w:tcPr>
            <w:tcW w:w="10456" w:type="dxa"/>
            <w:gridSpan w:val="3"/>
          </w:tcPr>
          <w:p w:rsidR="00A44565" w:rsidRPr="00AD37AC" w:rsidRDefault="00A44565" w:rsidP="00B726BB"/>
        </w:tc>
      </w:tr>
      <w:tr w:rsidR="00A44565" w:rsidRPr="00310EF2" w:rsidTr="00123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56" w:type="dxa"/>
          <w:trHeight w:val="23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565" w:rsidRDefault="00A44565" w:rsidP="00B726BB">
            <w:pPr>
              <w:ind w:left="191" w:firstLine="108"/>
              <w:rPr>
                <w:szCs w:val="28"/>
              </w:rPr>
            </w:pPr>
          </w:p>
          <w:p w:rsidR="00A44565" w:rsidRPr="00310EF2" w:rsidRDefault="00A44565" w:rsidP="00B726BB">
            <w:pPr>
              <w:ind w:left="191" w:firstLine="108"/>
              <w:rPr>
                <w:szCs w:val="28"/>
              </w:rPr>
            </w:pPr>
            <w:r w:rsidRPr="00310EF2">
              <w:rPr>
                <w:szCs w:val="28"/>
              </w:rPr>
              <w:t>В лице</w:t>
            </w:r>
          </w:p>
        </w:tc>
        <w:tc>
          <w:tcPr>
            <w:tcW w:w="8908" w:type="dxa"/>
            <w:tcBorders>
              <w:top w:val="nil"/>
              <w:left w:val="nil"/>
              <w:right w:val="nil"/>
            </w:tcBorders>
          </w:tcPr>
          <w:p w:rsidR="00A44565" w:rsidRPr="00310EF2" w:rsidRDefault="00A44565" w:rsidP="00B726BB">
            <w:pPr>
              <w:rPr>
                <w:szCs w:val="28"/>
              </w:rPr>
            </w:pPr>
          </w:p>
        </w:tc>
      </w:tr>
    </w:tbl>
    <w:p w:rsidR="00A44565" w:rsidRPr="00310EF2" w:rsidRDefault="00A44565" w:rsidP="00E10315">
      <w:pPr>
        <w:ind w:left="708" w:firstLine="708"/>
        <w:jc w:val="center"/>
        <w:rPr>
          <w:sz w:val="20"/>
        </w:rPr>
      </w:pPr>
      <w:r w:rsidRPr="00310EF2">
        <w:rPr>
          <w:sz w:val="20"/>
        </w:rPr>
        <w:t>(фамилия, имя, отчество и должность представителя юридического лица)</w:t>
      </w:r>
    </w:p>
    <w:p w:rsidR="00A44565" w:rsidRPr="00310EF2" w:rsidRDefault="00A44565" w:rsidP="00E10315">
      <w:pPr>
        <w:rPr>
          <w:szCs w:val="28"/>
        </w:rPr>
      </w:pPr>
      <w:r w:rsidRPr="00310EF2">
        <w:rPr>
          <w:szCs w:val="28"/>
        </w:rPr>
        <w:t>действующего на основании:</w:t>
      </w:r>
    </w:p>
    <w:tbl>
      <w:tblPr>
        <w:tblpPr w:leftFromText="180" w:rightFromText="180" w:vertAnchor="text" w:horzAnchor="margin" w:tblpXSpec="center" w:tblpY="-5"/>
        <w:tblW w:w="10348" w:type="dxa"/>
        <w:tblBorders>
          <w:top w:val="single" w:sz="4" w:space="0" w:color="auto"/>
        </w:tblBorders>
        <w:tblLayout w:type="fixed"/>
        <w:tblLook w:val="0000"/>
      </w:tblPr>
      <w:tblGrid>
        <w:gridCol w:w="10348"/>
      </w:tblGrid>
      <w:tr w:rsidR="00A44565" w:rsidRPr="00310EF2" w:rsidTr="00B726BB">
        <w:tc>
          <w:tcPr>
            <w:tcW w:w="10348" w:type="dxa"/>
            <w:tcBorders>
              <w:top w:val="single" w:sz="4" w:space="0" w:color="auto"/>
            </w:tcBorders>
          </w:tcPr>
          <w:p w:rsidR="00A44565" w:rsidRPr="00310EF2" w:rsidRDefault="00A44565" w:rsidP="00B726BB">
            <w:pPr>
              <w:jc w:val="center"/>
              <w:rPr>
                <w:sz w:val="20"/>
              </w:rPr>
            </w:pPr>
            <w:r w:rsidRPr="00310EF2">
              <w:rPr>
                <w:sz w:val="20"/>
              </w:rPr>
              <w:t>(название документа, удостоверяющего полномочия  представителя юридического лица)</w:t>
            </w:r>
          </w:p>
        </w:tc>
      </w:tr>
    </w:tbl>
    <w:p w:rsidR="00A44565" w:rsidRPr="00AD37AC" w:rsidRDefault="00A44565" w:rsidP="00E10315"/>
    <w:p w:rsidR="00A44565" w:rsidRPr="00FF753D" w:rsidRDefault="00A44565" w:rsidP="00E10315">
      <w:pPr>
        <w:rPr>
          <w:szCs w:val="28"/>
        </w:rPr>
      </w:pPr>
      <w:r w:rsidRPr="00310EF2">
        <w:rPr>
          <w:szCs w:val="28"/>
        </w:rPr>
        <w:t>Контактный номер телефона _______________________ ,</w:t>
      </w:r>
    </w:p>
    <w:p w:rsidR="00A44565" w:rsidRPr="00310EF2" w:rsidRDefault="00A44565" w:rsidP="00E10315">
      <w:pPr>
        <w:jc w:val="center"/>
        <w:rPr>
          <w:b/>
          <w:szCs w:val="28"/>
        </w:rPr>
      </w:pPr>
      <w:r w:rsidRPr="00310EF2">
        <w:rPr>
          <w:b/>
          <w:bCs w:val="0"/>
          <w:szCs w:val="28"/>
        </w:rPr>
        <w:t xml:space="preserve">Прошу утвердить </w:t>
      </w:r>
      <w:r w:rsidRPr="00310EF2">
        <w:rPr>
          <w:b/>
          <w:szCs w:val="28"/>
        </w:rPr>
        <w:t>схему расположения земельного участка  на</w:t>
      </w:r>
    </w:p>
    <w:p w:rsidR="00A44565" w:rsidRPr="00310EF2" w:rsidRDefault="00A44565" w:rsidP="00E10315">
      <w:pPr>
        <w:jc w:val="center"/>
        <w:rPr>
          <w:b/>
          <w:szCs w:val="28"/>
        </w:rPr>
      </w:pPr>
      <w:r w:rsidRPr="00310EF2">
        <w:rPr>
          <w:b/>
          <w:szCs w:val="28"/>
        </w:rPr>
        <w:t>кадастровом плане территории</w:t>
      </w:r>
      <w:r>
        <w:rPr>
          <w:b/>
          <w:szCs w:val="28"/>
        </w:rPr>
        <w:t xml:space="preserve"> (кадастровой карте) соответствующей те</w:t>
      </w:r>
      <w:r>
        <w:rPr>
          <w:b/>
          <w:szCs w:val="28"/>
        </w:rPr>
        <w:t>р</w:t>
      </w:r>
      <w:r>
        <w:rPr>
          <w:b/>
          <w:szCs w:val="28"/>
        </w:rPr>
        <w:t>ритории</w:t>
      </w:r>
      <w:r>
        <w:rPr>
          <w:b/>
        </w:rPr>
        <w:t>,</w:t>
      </w:r>
      <w:r w:rsidRPr="0009286B">
        <w:rPr>
          <w:b/>
          <w:szCs w:val="28"/>
        </w:rPr>
        <w:t xml:space="preserve"> его границ и площади</w:t>
      </w:r>
    </w:p>
    <w:p w:rsidR="00A44565" w:rsidRPr="00FF753D" w:rsidRDefault="00A44565" w:rsidP="00E10315">
      <w:pPr>
        <w:rPr>
          <w:szCs w:val="28"/>
        </w:rPr>
      </w:pPr>
      <w:r w:rsidRPr="00310EF2">
        <w:rPr>
          <w:szCs w:val="28"/>
        </w:rPr>
        <w:t>общей площадью _________________ кв.м.,</w:t>
      </w:r>
    </w:p>
    <w:p w:rsidR="00A44565" w:rsidRPr="00FF753D" w:rsidRDefault="00A44565" w:rsidP="00E10315">
      <w:r w:rsidRPr="00310EF2">
        <w:rPr>
          <w:szCs w:val="28"/>
        </w:rPr>
        <w:t>расположенного по адресу:</w:t>
      </w:r>
      <w:r w:rsidRPr="00AD37AC">
        <w:t xml:space="preserve"> ________________________________________________________</w:t>
      </w:r>
    </w:p>
    <w:p w:rsidR="00A44565" w:rsidRPr="00310EF2" w:rsidRDefault="00A44565" w:rsidP="00E10315">
      <w:pPr>
        <w:rPr>
          <w:szCs w:val="28"/>
        </w:rPr>
      </w:pPr>
      <w:r w:rsidRPr="00310EF2">
        <w:rPr>
          <w:szCs w:val="28"/>
        </w:rPr>
        <w:t>на котором расположенные объекты недвижимости, принадле</w:t>
      </w:r>
      <w:r>
        <w:rPr>
          <w:szCs w:val="28"/>
        </w:rPr>
        <w:t>жащие _____________</w:t>
      </w:r>
      <w:r w:rsidRPr="00310EF2">
        <w:rPr>
          <w:szCs w:val="28"/>
        </w:rPr>
        <w:t>__ на праве _____________________________ используемый</w:t>
      </w:r>
    </w:p>
    <w:p w:rsidR="00A44565" w:rsidRPr="00FF753D" w:rsidRDefault="00A44565" w:rsidP="00E10315">
      <w:pPr>
        <w:rPr>
          <w:sz w:val="20"/>
        </w:rPr>
      </w:pPr>
      <w:r w:rsidRPr="00310EF2">
        <w:rPr>
          <w:sz w:val="20"/>
        </w:rPr>
        <w:tab/>
        <w:t>(кому)</w:t>
      </w:r>
      <w:r w:rsidRPr="00310EF2">
        <w:rPr>
          <w:sz w:val="20"/>
        </w:rPr>
        <w:tab/>
      </w:r>
      <w:r w:rsidRPr="00310EF2">
        <w:rPr>
          <w:sz w:val="20"/>
        </w:rPr>
        <w:tab/>
      </w:r>
      <w:r w:rsidRPr="00310EF2">
        <w:rPr>
          <w:sz w:val="20"/>
        </w:rPr>
        <w:tab/>
      </w:r>
      <w:r w:rsidRPr="00310EF2">
        <w:rPr>
          <w:sz w:val="20"/>
        </w:rPr>
        <w:tab/>
      </w:r>
      <w:r w:rsidRPr="00310EF2">
        <w:rPr>
          <w:sz w:val="20"/>
        </w:rPr>
        <w:tab/>
      </w:r>
      <w:r w:rsidRPr="00310EF2">
        <w:rPr>
          <w:sz w:val="20"/>
        </w:rPr>
        <w:tab/>
        <w:t>(вид права)</w:t>
      </w:r>
    </w:p>
    <w:p w:rsidR="00A44565" w:rsidRPr="00AD37AC" w:rsidRDefault="00A44565" w:rsidP="00E10315">
      <w:r w:rsidRPr="00AD37AC">
        <w:t>_______________________________</w:t>
      </w:r>
      <w:r w:rsidRPr="00310EF2">
        <w:rPr>
          <w:szCs w:val="28"/>
        </w:rPr>
        <w:t>для</w:t>
      </w:r>
      <w:r w:rsidRPr="00AD37AC">
        <w:t>____________</w:t>
      </w:r>
      <w:r>
        <w:t>______________________</w:t>
      </w:r>
    </w:p>
    <w:p w:rsidR="00A44565" w:rsidRPr="00FF753D" w:rsidRDefault="00A44565" w:rsidP="00E10315">
      <w:pPr>
        <w:rPr>
          <w:sz w:val="20"/>
        </w:rPr>
      </w:pPr>
      <w:r w:rsidRPr="00FF753D">
        <w:rPr>
          <w:sz w:val="20"/>
        </w:rPr>
        <w:tab/>
      </w:r>
      <w:r w:rsidRPr="00FF753D">
        <w:rPr>
          <w:sz w:val="20"/>
        </w:rPr>
        <w:tab/>
        <w:t>(кем)</w:t>
      </w:r>
      <w:r w:rsidRPr="00FF753D">
        <w:rPr>
          <w:sz w:val="20"/>
        </w:rPr>
        <w:tab/>
      </w:r>
      <w:r w:rsidRPr="00FF753D">
        <w:rPr>
          <w:sz w:val="20"/>
        </w:rPr>
        <w:tab/>
      </w:r>
      <w:r w:rsidRPr="00FF753D">
        <w:rPr>
          <w:sz w:val="20"/>
        </w:rPr>
        <w:tab/>
      </w:r>
      <w:r w:rsidRPr="00FF753D">
        <w:rPr>
          <w:sz w:val="20"/>
        </w:rPr>
        <w:tab/>
        <w:t>(разрешенное использование земельного участка)</w:t>
      </w:r>
    </w:p>
    <w:p w:rsidR="00A44565" w:rsidRPr="00FF753D" w:rsidRDefault="00A44565" w:rsidP="00E10315">
      <w:pPr>
        <w:jc w:val="both"/>
        <w:rPr>
          <w:b/>
          <w:bCs w:val="0"/>
          <w:szCs w:val="28"/>
        </w:rPr>
      </w:pPr>
      <w:r w:rsidRPr="00FF753D">
        <w:rPr>
          <w:szCs w:val="28"/>
        </w:rPr>
        <w:t xml:space="preserve">на ранее предоставленном праве: </w:t>
      </w:r>
      <w:r w:rsidRPr="00FF753D">
        <w:rPr>
          <w:b/>
          <w:bCs w:val="0"/>
          <w:szCs w:val="28"/>
        </w:rPr>
        <w:t>аренда, постоянное пользование, пожи</w:t>
      </w:r>
      <w:r w:rsidRPr="00FF753D">
        <w:rPr>
          <w:b/>
          <w:bCs w:val="0"/>
          <w:szCs w:val="28"/>
        </w:rPr>
        <w:t>з</w:t>
      </w:r>
      <w:r w:rsidRPr="00FF753D">
        <w:rPr>
          <w:b/>
          <w:bCs w:val="0"/>
          <w:szCs w:val="28"/>
        </w:rPr>
        <w:t>ненное наследуемое владение, временное пользование, срочное пользов</w:t>
      </w:r>
      <w:r w:rsidRPr="00FF753D">
        <w:rPr>
          <w:b/>
          <w:bCs w:val="0"/>
          <w:szCs w:val="28"/>
        </w:rPr>
        <w:t>а</w:t>
      </w:r>
      <w:r w:rsidRPr="00FF753D">
        <w:rPr>
          <w:b/>
          <w:bCs w:val="0"/>
          <w:szCs w:val="28"/>
        </w:rPr>
        <w:t>ние</w:t>
      </w:r>
      <w:r>
        <w:rPr>
          <w:b/>
          <w:bCs w:val="0"/>
          <w:szCs w:val="28"/>
        </w:rPr>
        <w:t xml:space="preserve"> </w:t>
      </w:r>
      <w:r w:rsidRPr="00AD37AC">
        <w:t>(</w:t>
      </w:r>
      <w:r w:rsidRPr="00FF753D">
        <w:rPr>
          <w:sz w:val="20"/>
        </w:rPr>
        <w:t>нужное подчеркнуть</w:t>
      </w:r>
      <w:r w:rsidRPr="00AD37AC">
        <w:t xml:space="preserve">) </w:t>
      </w:r>
    </w:p>
    <w:p w:rsidR="00A44565" w:rsidRPr="00AD37AC" w:rsidRDefault="00A44565" w:rsidP="00E10315">
      <w:r w:rsidRPr="00FF753D">
        <w:rPr>
          <w:szCs w:val="28"/>
        </w:rPr>
        <w:t>на основании</w:t>
      </w:r>
      <w:r w:rsidRPr="00AD37AC">
        <w:t xml:space="preserve"> ___________________________________________________________________</w:t>
      </w:r>
    </w:p>
    <w:p w:rsidR="00A44565" w:rsidRPr="00FF753D" w:rsidRDefault="00A44565" w:rsidP="00E10315">
      <w:pPr>
        <w:rPr>
          <w:sz w:val="20"/>
        </w:rPr>
      </w:pPr>
      <w:r w:rsidRPr="00FF753D">
        <w:rPr>
          <w:sz w:val="20"/>
        </w:rPr>
        <w:tab/>
      </w:r>
      <w:r w:rsidRPr="00FF753D">
        <w:rPr>
          <w:sz w:val="20"/>
        </w:rPr>
        <w:tab/>
      </w:r>
      <w:r w:rsidRPr="00FF753D">
        <w:rPr>
          <w:sz w:val="20"/>
        </w:rPr>
        <w:tab/>
      </w:r>
      <w:r w:rsidRPr="00FF753D">
        <w:rPr>
          <w:sz w:val="20"/>
        </w:rPr>
        <w:tab/>
      </w:r>
      <w:r w:rsidRPr="00FF753D">
        <w:rPr>
          <w:sz w:val="20"/>
        </w:rPr>
        <w:tab/>
      </w:r>
      <w:r w:rsidRPr="00FF753D">
        <w:rPr>
          <w:sz w:val="20"/>
        </w:rPr>
        <w:tab/>
        <w:t>(вид документа, №, кем и когда выдан)</w:t>
      </w:r>
    </w:p>
    <w:p w:rsidR="00A44565" w:rsidRPr="00FF753D" w:rsidRDefault="00A44565" w:rsidP="00E10315">
      <w:pPr>
        <w:rPr>
          <w:szCs w:val="28"/>
        </w:rPr>
      </w:pPr>
      <w:r w:rsidRPr="00FF753D">
        <w:rPr>
          <w:szCs w:val="28"/>
        </w:rPr>
        <w:t>К заявлению прилагаю следующие документы:</w:t>
      </w:r>
    </w:p>
    <w:p w:rsidR="00A44565" w:rsidRPr="00AD37AC" w:rsidRDefault="00A44565" w:rsidP="00E10315">
      <w:r w:rsidRPr="00AD37AC">
        <w:t>1. _________________________________________________________</w:t>
      </w:r>
      <w:r>
        <w:t>_________</w:t>
      </w:r>
    </w:p>
    <w:p w:rsidR="00A44565" w:rsidRPr="00AD37AC" w:rsidRDefault="00A44565" w:rsidP="00E10315">
      <w:r w:rsidRPr="00AD37AC">
        <w:t>2. ____________________________________</w:t>
      </w:r>
      <w:r>
        <w:t>______________________________</w:t>
      </w:r>
    </w:p>
    <w:p w:rsidR="00A44565" w:rsidRPr="00AD37AC" w:rsidRDefault="00A44565" w:rsidP="00E10315">
      <w:r w:rsidRPr="00AD37AC">
        <w:t>3. ____________________________________</w:t>
      </w:r>
      <w:r>
        <w:t>______________________________</w:t>
      </w:r>
    </w:p>
    <w:p w:rsidR="00A44565" w:rsidRPr="00AD37AC" w:rsidRDefault="00A44565" w:rsidP="00E10315">
      <w:r w:rsidRPr="00AD37AC">
        <w:t>4. ____________________________________</w:t>
      </w:r>
      <w:r>
        <w:t>______________________________</w:t>
      </w:r>
    </w:p>
    <w:p w:rsidR="00A44565" w:rsidRPr="00AD37AC" w:rsidRDefault="00A44565" w:rsidP="00E10315"/>
    <w:p w:rsidR="00A44565" w:rsidRPr="00AD37AC" w:rsidRDefault="00A44565" w:rsidP="00E10315">
      <w:pPr>
        <w:jc w:val="both"/>
      </w:pPr>
      <w:r w:rsidRPr="00AD37AC">
        <w:t>« ____»________________ 20</w:t>
      </w:r>
      <w:r>
        <w:t xml:space="preserve">   </w:t>
      </w:r>
      <w:r w:rsidRPr="00AD37AC">
        <w:t xml:space="preserve"> г.</w:t>
      </w:r>
      <w:r w:rsidRPr="00AD37AC">
        <w:tab/>
      </w:r>
      <w:r w:rsidRPr="00AD37AC">
        <w:tab/>
        <w:t>подпис</w:t>
      </w:r>
      <w:r>
        <w:t>ь__________/_______________</w:t>
      </w:r>
      <w:r w:rsidRPr="00AD37AC">
        <w:t>/</w:t>
      </w:r>
    </w:p>
    <w:p w:rsidR="00A44565" w:rsidRPr="00AD37AC" w:rsidRDefault="00A44565" w:rsidP="00E10315">
      <w:pPr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D37AC">
        <w:rPr>
          <w:sz w:val="20"/>
        </w:rPr>
        <w:t>(Ф.И.О.)</w:t>
      </w:r>
    </w:p>
    <w:p w:rsidR="00A44565" w:rsidRDefault="00A44565" w:rsidP="00E10315">
      <w:pPr>
        <w:tabs>
          <w:tab w:val="left" w:pos="2805"/>
        </w:tabs>
        <w:jc w:val="both"/>
        <w:rPr>
          <w:szCs w:val="28"/>
        </w:rPr>
      </w:pPr>
    </w:p>
    <w:p w:rsidR="00A44565" w:rsidRDefault="00A44565" w:rsidP="00E10315">
      <w:pPr>
        <w:tabs>
          <w:tab w:val="left" w:pos="2805"/>
        </w:tabs>
        <w:jc w:val="both"/>
        <w:rPr>
          <w:szCs w:val="28"/>
        </w:rPr>
      </w:pPr>
    </w:p>
    <w:p w:rsidR="00A44565" w:rsidRPr="001B35A2" w:rsidRDefault="00A44565" w:rsidP="00E10315">
      <w:pPr>
        <w:tabs>
          <w:tab w:val="left" w:pos="2805"/>
        </w:tabs>
        <w:jc w:val="both"/>
        <w:rPr>
          <w:szCs w:val="28"/>
        </w:rPr>
      </w:pPr>
      <w:r w:rsidRPr="001B35A2">
        <w:rPr>
          <w:szCs w:val="28"/>
        </w:rPr>
        <w:t>Заместитель главы</w:t>
      </w:r>
      <w:r>
        <w:rPr>
          <w:szCs w:val="28"/>
        </w:rPr>
        <w:tab/>
      </w:r>
    </w:p>
    <w:p w:rsidR="00A44565" w:rsidRPr="00F30992" w:rsidRDefault="00A44565" w:rsidP="00F30992">
      <w:pPr>
        <w:jc w:val="both"/>
        <w:rPr>
          <w:szCs w:val="28"/>
        </w:rPr>
      </w:pPr>
      <w:r w:rsidRPr="001B35A2">
        <w:rPr>
          <w:szCs w:val="28"/>
        </w:rPr>
        <w:t xml:space="preserve">муниципального образования                                                        И.М. Заболотний </w:t>
      </w:r>
    </w:p>
    <w:p w:rsidR="00A44565" w:rsidRPr="00740C4F" w:rsidRDefault="00A44565" w:rsidP="00E10315">
      <w:pPr>
        <w:ind w:left="5387"/>
        <w:jc w:val="center"/>
        <w:rPr>
          <w:sz w:val="26"/>
          <w:szCs w:val="26"/>
        </w:rPr>
      </w:pPr>
      <w:r w:rsidRPr="00740C4F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 4</w:t>
      </w:r>
    </w:p>
    <w:p w:rsidR="00A44565" w:rsidRPr="00F52213" w:rsidRDefault="00A44565" w:rsidP="00E10315">
      <w:pPr>
        <w:ind w:left="5387"/>
        <w:jc w:val="center"/>
        <w:rPr>
          <w:szCs w:val="28"/>
        </w:rPr>
      </w:pPr>
      <w:r w:rsidRPr="00F52213">
        <w:rPr>
          <w:szCs w:val="28"/>
        </w:rPr>
        <w:t>к административному регламенту</w:t>
      </w:r>
    </w:p>
    <w:p w:rsidR="00A44565" w:rsidRDefault="00A44565" w:rsidP="00E10315">
      <w:pPr>
        <w:pStyle w:val="NormalWeb"/>
        <w:spacing w:before="0" w:beforeAutospacing="0" w:after="0"/>
        <w:ind w:firstLine="902"/>
        <w:jc w:val="center"/>
        <w:rPr>
          <w:b/>
          <w:sz w:val="28"/>
          <w:szCs w:val="28"/>
        </w:rPr>
      </w:pPr>
    </w:p>
    <w:p w:rsidR="00A44565" w:rsidRPr="00B41BD7" w:rsidRDefault="00A44565" w:rsidP="00E10315">
      <w:pPr>
        <w:ind w:firstLine="840"/>
        <w:jc w:val="center"/>
        <w:rPr>
          <w:szCs w:val="28"/>
        </w:rPr>
      </w:pPr>
      <w:r w:rsidRPr="00B41BD7">
        <w:rPr>
          <w:szCs w:val="28"/>
        </w:rPr>
        <w:t xml:space="preserve">Перечень документов, необходимых для предоставления </w:t>
      </w:r>
    </w:p>
    <w:p w:rsidR="00A44565" w:rsidRPr="00B41BD7" w:rsidRDefault="00A44565" w:rsidP="00E10315">
      <w:pPr>
        <w:ind w:firstLine="840"/>
        <w:jc w:val="center"/>
        <w:rPr>
          <w:szCs w:val="28"/>
        </w:rPr>
      </w:pPr>
      <w:r>
        <w:rPr>
          <w:szCs w:val="28"/>
        </w:rPr>
        <w:t>м</w:t>
      </w:r>
      <w:r w:rsidRPr="00B41BD7">
        <w:rPr>
          <w:szCs w:val="28"/>
        </w:rPr>
        <w:t xml:space="preserve">униципальной услуги, которые подлежат представлению органами, предоставляющими государственные или муниципальные услуги, а также </w:t>
      </w:r>
    </w:p>
    <w:p w:rsidR="00A44565" w:rsidRPr="00B41BD7" w:rsidRDefault="00A44565" w:rsidP="00E10315">
      <w:pPr>
        <w:ind w:firstLine="840"/>
        <w:jc w:val="center"/>
        <w:rPr>
          <w:szCs w:val="28"/>
        </w:rPr>
      </w:pPr>
      <w:r w:rsidRPr="00B41BD7">
        <w:rPr>
          <w:szCs w:val="28"/>
        </w:rPr>
        <w:t>подведомственными учреждениями, в рамках межведомственного</w:t>
      </w:r>
    </w:p>
    <w:p w:rsidR="00A44565" w:rsidRPr="00B41BD7" w:rsidRDefault="00A44565" w:rsidP="00E10315">
      <w:pPr>
        <w:ind w:firstLine="840"/>
        <w:jc w:val="center"/>
        <w:rPr>
          <w:szCs w:val="28"/>
        </w:rPr>
      </w:pPr>
      <w:r w:rsidRPr="00B41BD7">
        <w:rPr>
          <w:szCs w:val="28"/>
        </w:rPr>
        <w:t xml:space="preserve"> информационного взаимодействия </w:t>
      </w:r>
    </w:p>
    <w:p w:rsidR="00A44565" w:rsidRPr="00B41BD7" w:rsidRDefault="00A44565" w:rsidP="00E10315">
      <w:pPr>
        <w:jc w:val="both"/>
        <w:rPr>
          <w:szCs w:val="28"/>
        </w:rPr>
      </w:pPr>
    </w:p>
    <w:p w:rsidR="00A44565" w:rsidRPr="00B41BD7" w:rsidRDefault="00A44565" w:rsidP="00E10315">
      <w:pPr>
        <w:ind w:firstLine="708"/>
        <w:jc w:val="both"/>
        <w:rPr>
          <w:szCs w:val="28"/>
        </w:rPr>
      </w:pPr>
      <w:r w:rsidRPr="00B41BD7">
        <w:rPr>
          <w:szCs w:val="28"/>
        </w:rPr>
        <w:t>1) Выписка из Единого государственного реестра прав на недвижимое имущество и сделок с ним (адрес: ст. Ленинградская, ул. Красная, 136</w:t>
      </w:r>
      <w:r w:rsidRPr="00B41BD7">
        <w:rPr>
          <w:i/>
          <w:szCs w:val="28"/>
        </w:rPr>
        <w:t xml:space="preserve"> </w:t>
      </w:r>
      <w:r>
        <w:rPr>
          <w:szCs w:val="28"/>
        </w:rPr>
        <w:t>А)</w:t>
      </w:r>
      <w:r w:rsidRPr="00B41BD7">
        <w:rPr>
          <w:szCs w:val="28"/>
        </w:rPr>
        <w:t>;</w:t>
      </w:r>
    </w:p>
    <w:p w:rsidR="00A44565" w:rsidRDefault="00A44565" w:rsidP="00E10315">
      <w:pPr>
        <w:tabs>
          <w:tab w:val="left" w:pos="1709"/>
        </w:tabs>
        <w:ind w:firstLine="709"/>
        <w:jc w:val="both"/>
        <w:rPr>
          <w:szCs w:val="28"/>
        </w:rPr>
      </w:pPr>
      <w:r>
        <w:rPr>
          <w:szCs w:val="28"/>
        </w:rPr>
        <w:t>2)</w:t>
      </w:r>
      <w:r w:rsidRPr="005E59CE">
        <w:t xml:space="preserve"> </w:t>
      </w:r>
      <w:r>
        <w:rPr>
          <w:szCs w:val="28"/>
        </w:rPr>
        <w:t>Д</w:t>
      </w:r>
      <w:r w:rsidRPr="005E59CE">
        <w:rPr>
          <w:szCs w:val="28"/>
        </w:rPr>
        <w:t>анные о государственной регистрации  физического лица в качестве индивидуального предпринимателя (выписка из ЕГРИП)</w:t>
      </w:r>
      <w:r>
        <w:rPr>
          <w:szCs w:val="28"/>
        </w:rPr>
        <w:t xml:space="preserve"> (адрес: ст.Ленинградская, ул.Кооперации, 187);</w:t>
      </w:r>
    </w:p>
    <w:p w:rsidR="00A44565" w:rsidRDefault="00A44565" w:rsidP="00E10315">
      <w:pPr>
        <w:tabs>
          <w:tab w:val="left" w:pos="1709"/>
        </w:tabs>
        <w:ind w:firstLine="709"/>
        <w:jc w:val="both"/>
        <w:rPr>
          <w:szCs w:val="28"/>
        </w:rPr>
      </w:pPr>
      <w:r>
        <w:rPr>
          <w:szCs w:val="28"/>
        </w:rPr>
        <w:t>3)</w:t>
      </w:r>
      <w:r w:rsidRPr="005E59CE">
        <w:t xml:space="preserve"> </w:t>
      </w:r>
      <w:r w:rsidRPr="005E59CE">
        <w:rPr>
          <w:szCs w:val="28"/>
        </w:rPr>
        <w:t xml:space="preserve">Данные о государственной регистрации юридического лица (Выписка из ЕГРЮЛ) </w:t>
      </w:r>
      <w:r>
        <w:rPr>
          <w:szCs w:val="28"/>
        </w:rPr>
        <w:t>(адрес: ст.Ленинградская, ул.Кооперации, 187).</w:t>
      </w:r>
    </w:p>
    <w:p w:rsidR="00A44565" w:rsidRPr="00B41BD7" w:rsidRDefault="00A44565" w:rsidP="00E10315">
      <w:pPr>
        <w:ind w:firstLine="708"/>
        <w:jc w:val="both"/>
        <w:rPr>
          <w:szCs w:val="28"/>
        </w:rPr>
      </w:pPr>
      <w:r w:rsidRPr="00B41BD7">
        <w:rPr>
          <w:szCs w:val="28"/>
        </w:rPr>
        <w:t>Заявитель вправе представить указанные документы и информацию в о</w:t>
      </w:r>
      <w:r w:rsidRPr="00B41BD7">
        <w:rPr>
          <w:szCs w:val="28"/>
        </w:rPr>
        <w:t>р</w:t>
      </w:r>
      <w:r w:rsidRPr="00B41BD7">
        <w:rPr>
          <w:szCs w:val="28"/>
        </w:rPr>
        <w:t>ган, предоставляющий Муниципальную услугу, по собственной инициативе.</w:t>
      </w:r>
    </w:p>
    <w:p w:rsidR="00A44565" w:rsidRPr="00B41BD7" w:rsidRDefault="00A44565" w:rsidP="00E10315">
      <w:pPr>
        <w:ind w:firstLine="708"/>
        <w:jc w:val="both"/>
        <w:rPr>
          <w:szCs w:val="28"/>
        </w:rPr>
      </w:pPr>
    </w:p>
    <w:p w:rsidR="00A44565" w:rsidRPr="001B35A2" w:rsidRDefault="00A44565" w:rsidP="00E10315">
      <w:pPr>
        <w:jc w:val="both"/>
        <w:rPr>
          <w:szCs w:val="28"/>
        </w:rPr>
      </w:pPr>
    </w:p>
    <w:p w:rsidR="00A44565" w:rsidRPr="001B35A2" w:rsidRDefault="00A44565" w:rsidP="00E10315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A44565" w:rsidRPr="001B35A2" w:rsidRDefault="00A44565" w:rsidP="00E10315">
      <w:pPr>
        <w:jc w:val="both"/>
        <w:rPr>
          <w:szCs w:val="28"/>
        </w:rPr>
      </w:pPr>
      <w:r w:rsidRPr="001B35A2">
        <w:rPr>
          <w:szCs w:val="28"/>
        </w:rPr>
        <w:t xml:space="preserve">муниципального образования                                                        И.М. Заболотний </w:t>
      </w: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/>
    <w:p w:rsidR="00A44565" w:rsidRPr="001F7D41" w:rsidRDefault="00A44565" w:rsidP="00E10315">
      <w:pPr>
        <w:ind w:left="5387"/>
        <w:jc w:val="center"/>
        <w:rPr>
          <w:szCs w:val="28"/>
        </w:rPr>
      </w:pPr>
      <w:r w:rsidRPr="001F7D41">
        <w:rPr>
          <w:szCs w:val="28"/>
        </w:rPr>
        <w:t>ПРИЛОЖЕНИЕ № 5</w:t>
      </w:r>
    </w:p>
    <w:p w:rsidR="00A44565" w:rsidRPr="00BC2AC2" w:rsidRDefault="00A44565" w:rsidP="00E10315">
      <w:pPr>
        <w:ind w:left="5387"/>
        <w:jc w:val="center"/>
        <w:rPr>
          <w:szCs w:val="28"/>
        </w:rPr>
      </w:pPr>
      <w:r w:rsidRPr="001F7D41">
        <w:rPr>
          <w:szCs w:val="28"/>
        </w:rPr>
        <w:t>к административному регламенту</w:t>
      </w:r>
    </w:p>
    <w:p w:rsidR="00A44565" w:rsidRPr="00167AA0" w:rsidRDefault="00A44565" w:rsidP="00E10315">
      <w:pPr>
        <w:rPr>
          <w:sz w:val="26"/>
          <w:szCs w:val="26"/>
        </w:rPr>
      </w:pPr>
    </w:p>
    <w:p w:rsidR="00A44565" w:rsidRPr="001855C0" w:rsidRDefault="00A44565" w:rsidP="00E10315">
      <w:pPr>
        <w:jc w:val="center"/>
        <w:rPr>
          <w:b/>
        </w:rPr>
      </w:pPr>
      <w:r w:rsidRPr="001855C0">
        <w:rPr>
          <w:b/>
        </w:rPr>
        <w:t>БЛОК-СХЕМА</w:t>
      </w:r>
    </w:p>
    <w:p w:rsidR="00A44565" w:rsidRPr="00BC2AC2" w:rsidRDefault="00A44565" w:rsidP="00E10315">
      <w:pPr>
        <w:jc w:val="center"/>
        <w:rPr>
          <w:szCs w:val="28"/>
        </w:rPr>
      </w:pPr>
      <w:r w:rsidRPr="00BC2AC2">
        <w:rPr>
          <w:szCs w:val="28"/>
        </w:rPr>
        <w:t xml:space="preserve">процедуры подготовки градостроительного заключения </w:t>
      </w:r>
    </w:p>
    <w:p w:rsidR="00A44565" w:rsidRPr="00BC2AC2" w:rsidRDefault="00A44565" w:rsidP="00E10315">
      <w:pPr>
        <w:jc w:val="center"/>
        <w:rPr>
          <w:szCs w:val="28"/>
        </w:rPr>
      </w:pPr>
      <w:r w:rsidRPr="00BC2AC2">
        <w:rPr>
          <w:szCs w:val="28"/>
        </w:rPr>
        <w:t>об утверждении Муниципальной услуги</w:t>
      </w:r>
    </w:p>
    <w:p w:rsidR="00A44565" w:rsidRDefault="00A44565" w:rsidP="00E10315">
      <w:pPr>
        <w:rPr>
          <w:u w:val="single"/>
        </w:rPr>
      </w:pPr>
    </w:p>
    <w:p w:rsidR="00A44565" w:rsidRPr="000339B1" w:rsidRDefault="00A44565" w:rsidP="00E10315">
      <w:pPr>
        <w:ind w:firstLine="708"/>
        <w:rPr>
          <w:sz w:val="36"/>
          <w:szCs w:val="36"/>
          <w:u w:val="single"/>
        </w:rPr>
      </w:pPr>
      <w:r>
        <w:rPr>
          <w:noProof/>
        </w:rPr>
        <w:pict>
          <v:line id="_x0000_s1026" style="position:absolute;left:0;text-align:left;z-index:251657728" from="372.9pt,15.35pt" to="372.9pt,42.35pt">
            <v:stroke endarrow="block"/>
          </v:line>
        </w:pict>
      </w:r>
      <w:r>
        <w:rPr>
          <w:noProof/>
        </w:rPr>
        <w:pict>
          <v:line id="_x0000_s1027" style="position:absolute;left:0;text-align:left;z-index:251656704" from="112.95pt,15.35pt" to="112.95pt,42.35pt">
            <v:stroke endarrow="block"/>
          </v:line>
        </w:pict>
      </w:r>
      <w:r w:rsidRPr="000339B1">
        <w:rPr>
          <w:sz w:val="36"/>
          <w:szCs w:val="36"/>
        </w:rPr>
        <w:t xml:space="preserve">                                                                                      </w:t>
      </w:r>
    </w:p>
    <w:p w:rsidR="00A44565" w:rsidRDefault="00A44565" w:rsidP="00E10315">
      <w:pPr>
        <w:rPr>
          <w:szCs w:val="28"/>
          <w:u w:val="single"/>
        </w:rPr>
      </w:pPr>
    </w:p>
    <w:p w:rsidR="00A44565" w:rsidRPr="00BC2AC2" w:rsidRDefault="00A44565" w:rsidP="00E10315">
      <w:pPr>
        <w:rPr>
          <w:szCs w:val="28"/>
          <w:u w:val="single"/>
        </w:rPr>
      </w:pPr>
      <w:r w:rsidRPr="00BC2AC2">
        <w:rPr>
          <w:szCs w:val="28"/>
          <w:u w:val="single"/>
        </w:rPr>
        <w:t>При наличии всех документов</w:t>
      </w:r>
      <w:r w:rsidRPr="00BC2AC2">
        <w:rPr>
          <w:szCs w:val="28"/>
        </w:rPr>
        <w:tab/>
      </w:r>
      <w:r w:rsidRPr="00BC2AC2">
        <w:rPr>
          <w:szCs w:val="28"/>
        </w:rPr>
        <w:tab/>
      </w:r>
      <w:r w:rsidRPr="00BC2AC2">
        <w:rPr>
          <w:szCs w:val="28"/>
          <w:u w:val="single"/>
        </w:rPr>
        <w:t>При наличии не всех документов</w:t>
      </w:r>
    </w:p>
    <w:p w:rsidR="00A44565" w:rsidRPr="00BC2AC2" w:rsidRDefault="00A44565" w:rsidP="00E10315">
      <w:pPr>
        <w:ind w:firstLine="708"/>
        <w:rPr>
          <w:szCs w:val="28"/>
          <w:u w:val="single"/>
        </w:rPr>
      </w:pPr>
      <w:r>
        <w:rPr>
          <w:noProof/>
        </w:rPr>
        <w:pict>
          <v:line id="_x0000_s1028" style="position:absolute;left:0;text-align:left;z-index:251659776" from="372.9pt,1.3pt" to="372.9pt,28.3pt">
            <v:stroke endarrow="block"/>
          </v:line>
        </w:pict>
      </w:r>
      <w:r>
        <w:rPr>
          <w:noProof/>
        </w:rPr>
        <w:pict>
          <v:line id="_x0000_s1029" style="position:absolute;left:0;text-align:left;z-index:251658752" from="112.95pt,1.3pt" to="112.95pt,28.3pt">
            <v:stroke endarrow="block"/>
          </v:line>
        </w:pict>
      </w:r>
    </w:p>
    <w:p w:rsidR="00A44565" w:rsidRPr="00BC2AC2" w:rsidRDefault="00A44565" w:rsidP="00E10315">
      <w:pPr>
        <w:ind w:firstLine="708"/>
        <w:rPr>
          <w:szCs w:val="28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0;margin-top:20.25pt;width:480pt;height:24.05pt;z-index:251654656">
            <v:textbox style="mso-next-textbox:#_x0000_s1030;mso-fit-shape-to-text:t">
              <w:txbxContent>
                <w:p w:rsidR="00A44565" w:rsidRPr="00BC2AC2" w:rsidRDefault="00A44565" w:rsidP="00E10315">
                  <w:pPr>
                    <w:jc w:val="center"/>
                    <w:rPr>
                      <w:szCs w:val="28"/>
                    </w:rPr>
                  </w:pPr>
                  <w:r w:rsidRPr="00BC2AC2">
                    <w:rPr>
                      <w:szCs w:val="28"/>
                    </w:rPr>
                    <w:t>Первичная проверка документов, прилагаемых к заявлению (обращению)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line id="_x0000_s1031" style="position:absolute;left:0;text-align:left;z-index:251660800" from="112.95pt,44.3pt" to="112.95pt,71.3pt">
            <v:stroke endarrow="block"/>
          </v:line>
        </w:pict>
      </w:r>
    </w:p>
    <w:p w:rsidR="00A44565" w:rsidRDefault="00A44565" w:rsidP="00E10315">
      <w:pPr>
        <w:ind w:firstLine="708"/>
        <w:rPr>
          <w:u w:val="single"/>
        </w:rPr>
      </w:pPr>
      <w:r>
        <w:rPr>
          <w:noProof/>
        </w:rPr>
        <w:pict>
          <v:line id="_x0000_s1032" style="position:absolute;left:0;text-align:left;z-index:251661824" from="372.9pt,30.15pt" to="372.9pt,57.15pt">
            <v:stroke endarrow="block"/>
          </v:line>
        </w:pict>
      </w:r>
    </w:p>
    <w:p w:rsidR="00A44565" w:rsidRPr="00740C4F" w:rsidRDefault="00A44565" w:rsidP="00E10315"/>
    <w:p w:rsidR="00A44565" w:rsidRPr="003B74CD" w:rsidRDefault="00A44565" w:rsidP="00E10315">
      <w:pPr>
        <w:rPr>
          <w:szCs w:val="28"/>
        </w:rPr>
      </w:pPr>
      <w:r>
        <w:rPr>
          <w:noProof/>
        </w:rPr>
        <w:pict>
          <v:rect id="_x0000_s1033" style="position:absolute;margin-left:264pt;margin-top:.9pt;width:3in;height:107.75pt;z-index:251653632">
            <v:textbox style="mso-next-textbox:#_x0000_s1033">
              <w:txbxContent>
                <w:p w:rsidR="00A44565" w:rsidRPr="001C4F09" w:rsidRDefault="00A44565" w:rsidP="00E10315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О</w:t>
                  </w:r>
                  <w:r w:rsidRPr="001C4F09">
                    <w:rPr>
                      <w:szCs w:val="28"/>
                    </w:rPr>
                    <w:t>тказ в утверждени</w:t>
                  </w:r>
                  <w:r>
                    <w:rPr>
                      <w:szCs w:val="28"/>
                    </w:rPr>
                    <w:t>и</w:t>
                  </w:r>
                  <w:r w:rsidRPr="001C4F09">
                    <w:rPr>
                      <w:szCs w:val="28"/>
                    </w:rPr>
                    <w:t xml:space="preserve"> органом местного самоуправления </w:t>
                  </w:r>
                  <w:r>
                    <w:rPr>
                      <w:szCs w:val="28"/>
                    </w:rPr>
                    <w:t>схемы расположения земельного учас</w:t>
                  </w:r>
                  <w:r>
                    <w:rPr>
                      <w:szCs w:val="28"/>
                    </w:rPr>
                    <w:t>т</w:t>
                  </w:r>
                  <w:r>
                    <w:rPr>
                      <w:szCs w:val="28"/>
                    </w:rPr>
                    <w:t>ка на кадастровом плане или на кадастровой карте соответс</w:t>
                  </w:r>
                  <w:r>
                    <w:rPr>
                      <w:szCs w:val="28"/>
                    </w:rPr>
                    <w:t>т</w:t>
                  </w:r>
                  <w:r>
                    <w:rPr>
                      <w:szCs w:val="28"/>
                    </w:rPr>
                    <w:t>вующей территории</w:t>
                  </w:r>
                  <w:r w:rsidRPr="001C4F09">
                    <w:rPr>
                      <w:szCs w:val="28"/>
                    </w:rPr>
                    <w:t>. </w:t>
                  </w:r>
                </w:p>
                <w:p w:rsidR="00A44565" w:rsidRPr="00023968" w:rsidRDefault="00A44565" w:rsidP="00E10315">
                  <w:pPr>
                    <w:rPr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0;margin-top:.9pt;width:234.05pt;height:157.35pt;z-index:251655680">
            <v:textbox style="mso-next-textbox:#_x0000_s1034">
              <w:txbxContent>
                <w:p w:rsidR="00A44565" w:rsidRDefault="00A44565" w:rsidP="00E10315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У</w:t>
                  </w:r>
                  <w:r w:rsidRPr="001C4F09">
                    <w:rPr>
                      <w:szCs w:val="28"/>
                    </w:rPr>
                    <w:t>тверждение органом местного с</w:t>
                  </w:r>
                  <w:r w:rsidRPr="001C4F09">
                    <w:rPr>
                      <w:szCs w:val="28"/>
                    </w:rPr>
                    <w:t>а</w:t>
                  </w:r>
                  <w:r w:rsidRPr="001C4F09">
                    <w:rPr>
                      <w:szCs w:val="28"/>
                    </w:rPr>
                    <w:t xml:space="preserve">моуправления </w:t>
                  </w:r>
                  <w:r>
                    <w:rPr>
                      <w:szCs w:val="28"/>
                    </w:rPr>
                    <w:t>схемы расположения земельного участка на кадастровом плане или на кадастровой карте с</w:t>
                  </w:r>
                  <w:r>
                    <w:rPr>
                      <w:szCs w:val="28"/>
                    </w:rPr>
                    <w:t>о</w:t>
                  </w:r>
                  <w:r>
                    <w:rPr>
                      <w:szCs w:val="28"/>
                    </w:rPr>
                    <w:t>ответствующей территории</w:t>
                  </w:r>
                  <w:r w:rsidRPr="001C4F09">
                    <w:rPr>
                      <w:szCs w:val="28"/>
                    </w:rPr>
                    <w:t xml:space="preserve">; </w:t>
                  </w:r>
                </w:p>
                <w:p w:rsidR="00A44565" w:rsidRPr="00BC2AC2" w:rsidRDefault="00A44565" w:rsidP="00E10315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rect>
        </w:pict>
      </w:r>
    </w:p>
    <w:p w:rsidR="00A44565" w:rsidRPr="003B74CD" w:rsidRDefault="00A44565" w:rsidP="00E10315">
      <w:pPr>
        <w:rPr>
          <w:szCs w:val="28"/>
        </w:rPr>
      </w:pPr>
    </w:p>
    <w:p w:rsidR="00A44565" w:rsidRPr="003B74CD" w:rsidRDefault="00A44565" w:rsidP="00E10315">
      <w:pPr>
        <w:rPr>
          <w:szCs w:val="28"/>
        </w:rPr>
      </w:pPr>
    </w:p>
    <w:p w:rsidR="00A44565" w:rsidRPr="003B74CD" w:rsidRDefault="00A44565" w:rsidP="00E10315">
      <w:pPr>
        <w:rPr>
          <w:szCs w:val="28"/>
        </w:rPr>
      </w:pPr>
    </w:p>
    <w:p w:rsidR="00A44565" w:rsidRPr="003B74CD" w:rsidRDefault="00A44565" w:rsidP="00E10315">
      <w:pPr>
        <w:rPr>
          <w:szCs w:val="28"/>
        </w:rPr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</w:pPr>
    </w:p>
    <w:p w:rsidR="00A44565" w:rsidRDefault="00A44565" w:rsidP="00E10315">
      <w:pPr>
        <w:jc w:val="center"/>
        <w:rPr>
          <w:b/>
        </w:rPr>
      </w:pPr>
    </w:p>
    <w:p w:rsidR="00A44565" w:rsidRDefault="00A44565" w:rsidP="00E10315">
      <w:pPr>
        <w:jc w:val="center"/>
        <w:rPr>
          <w:b/>
        </w:rPr>
      </w:pPr>
    </w:p>
    <w:p w:rsidR="00A44565" w:rsidRDefault="00A44565" w:rsidP="00E10315">
      <w:pPr>
        <w:jc w:val="center"/>
        <w:rPr>
          <w:b/>
        </w:rPr>
      </w:pPr>
    </w:p>
    <w:p w:rsidR="00A44565" w:rsidRDefault="00A44565" w:rsidP="00E10315">
      <w:pPr>
        <w:jc w:val="center"/>
        <w:rPr>
          <w:b/>
        </w:rPr>
      </w:pPr>
    </w:p>
    <w:p w:rsidR="00A44565" w:rsidRDefault="00A44565" w:rsidP="00E10315">
      <w:pPr>
        <w:jc w:val="center"/>
        <w:rPr>
          <w:b/>
        </w:rPr>
      </w:pPr>
    </w:p>
    <w:p w:rsidR="00A44565" w:rsidRDefault="00A44565" w:rsidP="00E10315">
      <w:pPr>
        <w:jc w:val="center"/>
        <w:rPr>
          <w:b/>
        </w:rPr>
      </w:pPr>
    </w:p>
    <w:p w:rsidR="00A44565" w:rsidRPr="001B35A2" w:rsidRDefault="00A44565" w:rsidP="00E10315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A44565" w:rsidRPr="001B35A2" w:rsidRDefault="00A44565" w:rsidP="00E10315">
      <w:pPr>
        <w:jc w:val="both"/>
        <w:rPr>
          <w:szCs w:val="28"/>
        </w:rPr>
      </w:pPr>
      <w:r w:rsidRPr="001B35A2">
        <w:rPr>
          <w:szCs w:val="28"/>
        </w:rPr>
        <w:t xml:space="preserve">муниципального образования                                                        И.М. Заболотний </w:t>
      </w:r>
    </w:p>
    <w:p w:rsidR="00A44565" w:rsidRDefault="00A44565" w:rsidP="00E10315">
      <w:pPr>
        <w:jc w:val="center"/>
        <w:rPr>
          <w:b/>
        </w:rPr>
      </w:pPr>
    </w:p>
    <w:p w:rsidR="00A44565" w:rsidRDefault="00A44565" w:rsidP="00E10315">
      <w:pPr>
        <w:jc w:val="center"/>
        <w:rPr>
          <w:b/>
        </w:rPr>
      </w:pPr>
    </w:p>
    <w:p w:rsidR="00A44565" w:rsidRDefault="00A44565" w:rsidP="00E10315">
      <w:pPr>
        <w:jc w:val="center"/>
        <w:rPr>
          <w:b/>
        </w:rPr>
      </w:pPr>
    </w:p>
    <w:p w:rsidR="00A44565" w:rsidRDefault="00A44565" w:rsidP="00E10315">
      <w:pPr>
        <w:jc w:val="center"/>
        <w:rPr>
          <w:b/>
        </w:rPr>
      </w:pPr>
    </w:p>
    <w:p w:rsidR="00A44565" w:rsidRDefault="00A44565" w:rsidP="00E10315">
      <w:pPr>
        <w:jc w:val="center"/>
        <w:rPr>
          <w:b/>
        </w:rPr>
      </w:pPr>
    </w:p>
    <w:p w:rsidR="00A44565" w:rsidRDefault="00A44565" w:rsidP="00E10315">
      <w:pPr>
        <w:jc w:val="center"/>
        <w:rPr>
          <w:b/>
        </w:rPr>
      </w:pPr>
    </w:p>
    <w:p w:rsidR="00A44565" w:rsidRDefault="00A44565" w:rsidP="00E10315">
      <w:pPr>
        <w:rPr>
          <w:b/>
        </w:rPr>
      </w:pPr>
    </w:p>
    <w:p w:rsidR="00A44565" w:rsidRDefault="00A44565" w:rsidP="00E10315">
      <w:pPr>
        <w:rPr>
          <w:b/>
        </w:rPr>
      </w:pPr>
    </w:p>
    <w:p w:rsidR="00A44565" w:rsidRDefault="00A44565" w:rsidP="00E10315">
      <w:pPr>
        <w:rPr>
          <w:b/>
        </w:rPr>
      </w:pPr>
    </w:p>
    <w:p w:rsidR="00A44565" w:rsidRDefault="00A44565" w:rsidP="00E10315">
      <w:pPr>
        <w:rPr>
          <w:b/>
        </w:rPr>
      </w:pPr>
    </w:p>
    <w:p w:rsidR="00A44565" w:rsidRDefault="00A44565" w:rsidP="00E10315">
      <w:pPr>
        <w:rPr>
          <w:b/>
        </w:rPr>
      </w:pPr>
    </w:p>
    <w:p w:rsidR="00A44565" w:rsidRDefault="00A44565" w:rsidP="00E10315">
      <w:pPr>
        <w:rPr>
          <w:b/>
        </w:rPr>
      </w:pPr>
    </w:p>
    <w:p w:rsidR="00A44565" w:rsidRDefault="00A44565" w:rsidP="00E10315">
      <w:pPr>
        <w:rPr>
          <w:b/>
        </w:rPr>
      </w:pPr>
    </w:p>
    <w:p w:rsidR="00A44565" w:rsidRPr="00740C4F" w:rsidRDefault="00A44565" w:rsidP="00E10315">
      <w:pPr>
        <w:ind w:left="5387"/>
        <w:jc w:val="center"/>
        <w:rPr>
          <w:sz w:val="26"/>
          <w:szCs w:val="26"/>
        </w:rPr>
      </w:pPr>
      <w:r w:rsidRPr="00740C4F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 6</w:t>
      </w:r>
    </w:p>
    <w:p w:rsidR="00A44565" w:rsidRDefault="00A44565" w:rsidP="00E10315">
      <w:pPr>
        <w:jc w:val="right"/>
        <w:rPr>
          <w:b/>
        </w:rPr>
      </w:pPr>
      <w:r w:rsidRPr="00BC2AC2">
        <w:rPr>
          <w:szCs w:val="28"/>
        </w:rPr>
        <w:t>к административному регламенту</w:t>
      </w:r>
    </w:p>
    <w:p w:rsidR="00A44565" w:rsidRDefault="00A44565" w:rsidP="00E10315">
      <w:pPr>
        <w:tabs>
          <w:tab w:val="left" w:pos="0"/>
        </w:tabs>
        <w:spacing w:line="240" w:lineRule="atLeast"/>
        <w:rPr>
          <w:sz w:val="20"/>
        </w:rPr>
      </w:pPr>
      <w:r>
        <w:rPr>
          <w:sz w:val="20"/>
        </w:rPr>
        <w:t xml:space="preserve">                                                                                     </w:t>
      </w:r>
      <w:r w:rsidRPr="00151340">
        <w:rPr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13" o:title=""/>
          </v:shape>
          <o:OLEObject Type="Embed" ProgID="CorelDRAW.Graphic.11" ShapeID="_x0000_i1025" DrawAspect="Content" ObjectID="_1402913118" r:id="rId14"/>
        </w:object>
      </w:r>
    </w:p>
    <w:p w:rsidR="00A44565" w:rsidRDefault="00A44565" w:rsidP="00E10315">
      <w:pPr>
        <w:tabs>
          <w:tab w:val="left" w:pos="3240"/>
        </w:tabs>
        <w:spacing w:line="240" w:lineRule="atLeast"/>
        <w:jc w:val="center"/>
        <w:rPr>
          <w:sz w:val="20"/>
        </w:rPr>
      </w:pPr>
    </w:p>
    <w:p w:rsidR="00A44565" w:rsidRPr="001335C2" w:rsidRDefault="00A44565" w:rsidP="00E10315">
      <w:pPr>
        <w:spacing w:line="240" w:lineRule="atLeast"/>
        <w:jc w:val="center"/>
        <w:rPr>
          <w:b/>
          <w:szCs w:val="28"/>
        </w:rPr>
      </w:pPr>
      <w:r w:rsidRPr="001335C2">
        <w:rPr>
          <w:b/>
          <w:szCs w:val="28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A44565" w:rsidRPr="001335C2" w:rsidRDefault="00A44565" w:rsidP="00E10315">
      <w:pPr>
        <w:tabs>
          <w:tab w:val="left" w:pos="3240"/>
        </w:tabs>
        <w:spacing w:line="240" w:lineRule="atLeast"/>
        <w:jc w:val="center"/>
        <w:rPr>
          <w:b/>
          <w:sz w:val="16"/>
          <w:szCs w:val="16"/>
        </w:rPr>
      </w:pPr>
    </w:p>
    <w:p w:rsidR="00A44565" w:rsidRDefault="00A44565" w:rsidP="00E10315">
      <w:pPr>
        <w:tabs>
          <w:tab w:val="left" w:pos="3240"/>
        </w:tabs>
        <w:spacing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44565" w:rsidRDefault="00A44565" w:rsidP="00123A66">
      <w:pPr>
        <w:tabs>
          <w:tab w:val="left" w:pos="3240"/>
        </w:tabs>
        <w:rPr>
          <w:szCs w:val="28"/>
        </w:rPr>
      </w:pPr>
    </w:p>
    <w:p w:rsidR="00A44565" w:rsidRDefault="00A44565" w:rsidP="00E10315">
      <w:pPr>
        <w:tabs>
          <w:tab w:val="left" w:pos="3240"/>
        </w:tabs>
        <w:jc w:val="both"/>
        <w:rPr>
          <w:szCs w:val="28"/>
        </w:rPr>
      </w:pPr>
      <w:r>
        <w:rPr>
          <w:szCs w:val="28"/>
        </w:rPr>
        <w:t xml:space="preserve">           от____________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№________</w:t>
      </w:r>
    </w:p>
    <w:p w:rsidR="00A44565" w:rsidRPr="001335C2" w:rsidRDefault="00A44565" w:rsidP="00E10315">
      <w:pPr>
        <w:tabs>
          <w:tab w:val="left" w:pos="3240"/>
        </w:tabs>
        <w:jc w:val="both"/>
        <w:rPr>
          <w:sz w:val="22"/>
          <w:szCs w:val="22"/>
        </w:rPr>
      </w:pPr>
    </w:p>
    <w:p w:rsidR="00A44565" w:rsidRDefault="00A44565" w:rsidP="00E10315">
      <w:pPr>
        <w:jc w:val="center"/>
        <w:rPr>
          <w:szCs w:val="28"/>
        </w:rPr>
      </w:pPr>
      <w:r>
        <w:rPr>
          <w:szCs w:val="28"/>
        </w:rPr>
        <w:t>станица  Ленинградская</w:t>
      </w:r>
    </w:p>
    <w:p w:rsidR="00A44565" w:rsidRDefault="00A44565" w:rsidP="00123A66">
      <w:pPr>
        <w:rPr>
          <w:szCs w:val="28"/>
        </w:rPr>
      </w:pPr>
    </w:p>
    <w:p w:rsidR="00A44565" w:rsidRDefault="00A44565" w:rsidP="00E10315">
      <w:pPr>
        <w:jc w:val="center"/>
        <w:rPr>
          <w:b/>
        </w:rPr>
      </w:pPr>
      <w:r>
        <w:rPr>
          <w:b/>
        </w:rPr>
        <w:t>Об утверждении схемы расположения земельного участка на кадастровом плане территории и его площади в границах расположенного   ______________________________________________________</w:t>
      </w:r>
    </w:p>
    <w:p w:rsidR="00A44565" w:rsidRDefault="00A44565" w:rsidP="00E10315">
      <w:pPr>
        <w:jc w:val="both"/>
        <w:rPr>
          <w:szCs w:val="28"/>
        </w:rPr>
      </w:pPr>
    </w:p>
    <w:p w:rsidR="00A44565" w:rsidRPr="001331DF" w:rsidRDefault="00A44565" w:rsidP="00E10315">
      <w:pPr>
        <w:jc w:val="both"/>
        <w:rPr>
          <w:szCs w:val="28"/>
        </w:rPr>
      </w:pPr>
    </w:p>
    <w:p w:rsidR="00A44565" w:rsidRDefault="00A44565" w:rsidP="00E10315">
      <w:pPr>
        <w:ind w:firstLine="851"/>
        <w:jc w:val="both"/>
        <w:rPr>
          <w:szCs w:val="28"/>
        </w:rPr>
      </w:pPr>
      <w:r>
        <w:t>____________________________________________________________, обратился в администрацию муниципального образования Ленинградский ра</w:t>
      </w:r>
      <w:r>
        <w:t>й</w:t>
      </w:r>
      <w:r>
        <w:t>он с заявлением об утверждении схемы расположения земельного участка на кадастровом плане территории</w:t>
      </w:r>
      <w:r w:rsidRPr="00C2198A">
        <w:t xml:space="preserve"> </w:t>
      </w:r>
      <w:r>
        <w:t>и его площади</w:t>
      </w:r>
      <w:r>
        <w:rPr>
          <w:szCs w:val="28"/>
        </w:rPr>
        <w:t xml:space="preserve">, расположенного по адресу: </w:t>
      </w:r>
      <w:r>
        <w:t xml:space="preserve">__________________________________________________________________ </w:t>
      </w:r>
      <w:r w:rsidRPr="000A0CFC">
        <w:rPr>
          <w:szCs w:val="28"/>
        </w:rPr>
        <w:t>необходимо</w:t>
      </w:r>
      <w:r>
        <w:rPr>
          <w:szCs w:val="28"/>
        </w:rPr>
        <w:t>го ______________________________________________________</w:t>
      </w:r>
      <w:r w:rsidRPr="000A0CFC">
        <w:rPr>
          <w:szCs w:val="28"/>
        </w:rPr>
        <w:t xml:space="preserve">. </w:t>
      </w:r>
    </w:p>
    <w:p w:rsidR="00A44565" w:rsidRPr="00677198" w:rsidRDefault="00A44565" w:rsidP="00E10315">
      <w:pPr>
        <w:ind w:firstLine="851"/>
        <w:jc w:val="both"/>
      </w:pPr>
      <w:r>
        <w:rPr>
          <w:szCs w:val="28"/>
        </w:rPr>
        <w:t>Управление архитектуры и градостроительства 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 подготовило градостроительное заключение о формировании земельного участка и утверждении его границ и площади на кадастровом плане территории (схемы расположения) от ___________ 20___ года № 40. _______________________ подготовило схему расположения земельного участка на кадастровом плане территории. Лени</w:t>
      </w:r>
      <w:r>
        <w:rPr>
          <w:szCs w:val="28"/>
        </w:rPr>
        <w:t>н</w:t>
      </w:r>
      <w:r>
        <w:rPr>
          <w:szCs w:val="28"/>
        </w:rPr>
        <w:t>градским отделом Управления Федеральной службы государственной регис</w:t>
      </w:r>
      <w:r>
        <w:rPr>
          <w:szCs w:val="28"/>
        </w:rPr>
        <w:t>т</w:t>
      </w:r>
      <w:r>
        <w:rPr>
          <w:szCs w:val="28"/>
        </w:rPr>
        <w:t>рации, кадастра и картографии по Краснодарскому краю, подготовлена инфо</w:t>
      </w:r>
      <w:r>
        <w:rPr>
          <w:szCs w:val="28"/>
        </w:rPr>
        <w:t>р</w:t>
      </w:r>
      <w:r>
        <w:rPr>
          <w:szCs w:val="28"/>
        </w:rPr>
        <w:t>мация от ____________20____ года № _________, о характеристике земельного участка.</w:t>
      </w:r>
    </w:p>
    <w:p w:rsidR="00A44565" w:rsidRDefault="00A44565" w:rsidP="00E10315">
      <w:pPr>
        <w:ind w:firstLine="851"/>
        <w:jc w:val="both"/>
      </w:pPr>
      <w:r>
        <w:t>Руководствуясь Земельным кодексом Российской Федерации, Фед</w:t>
      </w:r>
      <w:r>
        <w:t>е</w:t>
      </w:r>
      <w:r>
        <w:t>ральным законом от 18 июня 2001 года № 78-ФЗ «О землеустройстве», Законом Краснодарского края от 5 ноября 2002 года № 532-КЗ «Об основах регулиров</w:t>
      </w:r>
      <w:r>
        <w:t>а</w:t>
      </w:r>
      <w:r>
        <w:t>ния земельных отношений в Краснодарском крае»,    п о с т а н о в л я ю:</w:t>
      </w:r>
    </w:p>
    <w:p w:rsidR="00A44565" w:rsidRDefault="00A44565" w:rsidP="00E10315">
      <w:pPr>
        <w:ind w:firstLine="851"/>
        <w:jc w:val="both"/>
      </w:pPr>
      <w:r>
        <w:t>1. Утвердить схему расположения земельного участка на кадастровом плане территории в границах кадастрового квартала ____________________</w:t>
      </w:r>
      <w:r w:rsidRPr="00385D67">
        <w:t xml:space="preserve"> </w:t>
      </w:r>
      <w:r>
        <w:t>и его  площадь, равную _______________кв.м., необходимого ________________, расположенного ____________________, на землях ____________________.</w:t>
      </w:r>
    </w:p>
    <w:p w:rsidR="00A44565" w:rsidRDefault="00A44565" w:rsidP="00E10315">
      <w:pPr>
        <w:ind w:firstLine="851"/>
        <w:jc w:val="both"/>
      </w:pPr>
      <w:r>
        <w:t>2. Установить вид разрешенного использования сформированного з</w:t>
      </w:r>
      <w:r>
        <w:t>е</w:t>
      </w:r>
      <w:r>
        <w:t>мельного участка, указанного в пункте 1 - для ___________________________.</w:t>
      </w:r>
    </w:p>
    <w:p w:rsidR="00A44565" w:rsidRDefault="00A44565" w:rsidP="00E10315">
      <w:pPr>
        <w:pStyle w:val="BodyTextIndent"/>
        <w:spacing w:after="0"/>
        <w:ind w:left="0" w:firstLine="851"/>
        <w:rPr>
          <w:sz w:val="28"/>
        </w:rPr>
      </w:pPr>
      <w:r>
        <w:rPr>
          <w:sz w:val="28"/>
        </w:rPr>
        <w:t>3. ________________________________, обеспечить представление зая</w:t>
      </w:r>
      <w:r>
        <w:rPr>
          <w:sz w:val="28"/>
        </w:rPr>
        <w:t>в</w:t>
      </w:r>
      <w:r>
        <w:rPr>
          <w:sz w:val="28"/>
        </w:rPr>
        <w:t>ки и необходимых документов в Ленинградский отдел Федерального госуда</w:t>
      </w:r>
      <w:r>
        <w:rPr>
          <w:sz w:val="28"/>
        </w:rPr>
        <w:t>р</w:t>
      </w:r>
      <w:r>
        <w:rPr>
          <w:sz w:val="28"/>
        </w:rPr>
        <w:t>ственного учреждения «Земельная кадастровая палата» по Краснодарскому краю (Зорина) для постановки сформированного земельного участка на гос</w:t>
      </w:r>
      <w:r>
        <w:rPr>
          <w:sz w:val="28"/>
        </w:rPr>
        <w:t>у</w:t>
      </w:r>
      <w:r>
        <w:rPr>
          <w:sz w:val="28"/>
        </w:rPr>
        <w:t>дарственный кадастровый учет.</w:t>
      </w:r>
    </w:p>
    <w:p w:rsidR="00A44565" w:rsidRDefault="00A44565" w:rsidP="00E10315">
      <w:pPr>
        <w:pStyle w:val="BodyTextIndent"/>
        <w:tabs>
          <w:tab w:val="left" w:pos="900"/>
        </w:tabs>
        <w:spacing w:after="0"/>
        <w:ind w:left="0" w:firstLine="851"/>
        <w:rPr>
          <w:sz w:val="28"/>
        </w:rPr>
      </w:pPr>
      <w:r>
        <w:rPr>
          <w:sz w:val="28"/>
        </w:rPr>
        <w:t>4.</w:t>
      </w:r>
      <w:r>
        <w:rPr>
          <w:sz w:val="28"/>
          <w:szCs w:val="28"/>
        </w:rPr>
        <w:t xml:space="preserve"> </w:t>
      </w:r>
      <w:r>
        <w:rPr>
          <w:sz w:val="28"/>
        </w:rPr>
        <w:t>Контроль за выполнением настоящего постановления возложить на первого заместителя главы муниципального образования</w:t>
      </w:r>
      <w:r>
        <w:rPr>
          <w:sz w:val="28"/>
          <w:szCs w:val="27"/>
        </w:rPr>
        <w:t xml:space="preserve"> </w:t>
      </w:r>
      <w:r>
        <w:rPr>
          <w:sz w:val="28"/>
        </w:rPr>
        <w:t>В.Г. Прокопца.</w:t>
      </w:r>
    </w:p>
    <w:p w:rsidR="00A44565" w:rsidRDefault="00A44565" w:rsidP="00E10315">
      <w:pPr>
        <w:ind w:firstLine="851"/>
        <w:jc w:val="both"/>
      </w:pPr>
      <w:r>
        <w:t>5. Настоящее постановление вступает в силу со дня его подписания.</w:t>
      </w:r>
    </w:p>
    <w:p w:rsidR="00A44565" w:rsidRDefault="00A44565" w:rsidP="00E10315">
      <w:pPr>
        <w:pStyle w:val="Heading2"/>
      </w:pPr>
    </w:p>
    <w:p w:rsidR="00A44565" w:rsidRPr="00706864" w:rsidRDefault="00A44565" w:rsidP="00E10315">
      <w:pPr>
        <w:pStyle w:val="Heading2"/>
        <w:spacing w:before="0" w:after="0"/>
        <w:jc w:val="both"/>
        <w:rPr>
          <w:rFonts w:ascii="Times New Roman" w:hAnsi="Times New Roman"/>
          <w:b w:val="0"/>
          <w:i w:val="0"/>
        </w:rPr>
      </w:pPr>
      <w:r w:rsidRPr="00706864">
        <w:rPr>
          <w:rFonts w:ascii="Times New Roman" w:hAnsi="Times New Roman"/>
          <w:b w:val="0"/>
          <w:i w:val="0"/>
        </w:rPr>
        <w:t xml:space="preserve">Глава муниципального образования </w:t>
      </w:r>
    </w:p>
    <w:p w:rsidR="00A44565" w:rsidRPr="00706864" w:rsidRDefault="00A44565" w:rsidP="00E10315">
      <w:pPr>
        <w:pStyle w:val="Heading2"/>
        <w:spacing w:before="0" w:after="0"/>
        <w:jc w:val="both"/>
        <w:rPr>
          <w:rFonts w:ascii="Times New Roman" w:hAnsi="Times New Roman"/>
          <w:b w:val="0"/>
          <w:i w:val="0"/>
        </w:rPr>
      </w:pPr>
      <w:r w:rsidRPr="00706864">
        <w:rPr>
          <w:rFonts w:ascii="Times New Roman" w:hAnsi="Times New Roman"/>
          <w:b w:val="0"/>
          <w:i w:val="0"/>
        </w:rPr>
        <w:t>Ленинградский район</w:t>
      </w:r>
      <w:r w:rsidRPr="00706864">
        <w:rPr>
          <w:rFonts w:ascii="Times New Roman" w:hAnsi="Times New Roman"/>
          <w:b w:val="0"/>
          <w:i w:val="0"/>
        </w:rPr>
        <w:tab/>
      </w:r>
      <w:r w:rsidRPr="00706864">
        <w:rPr>
          <w:rFonts w:ascii="Times New Roman" w:hAnsi="Times New Roman"/>
          <w:b w:val="0"/>
          <w:i w:val="0"/>
        </w:rPr>
        <w:tab/>
      </w:r>
      <w:r w:rsidRPr="00706864">
        <w:rPr>
          <w:rFonts w:ascii="Times New Roman" w:hAnsi="Times New Roman"/>
          <w:b w:val="0"/>
          <w:i w:val="0"/>
        </w:rPr>
        <w:tab/>
      </w:r>
      <w:r w:rsidRPr="00706864">
        <w:rPr>
          <w:rFonts w:ascii="Times New Roman" w:hAnsi="Times New Roman"/>
          <w:b w:val="0"/>
          <w:i w:val="0"/>
        </w:rPr>
        <w:tab/>
      </w:r>
      <w:r w:rsidRPr="00706864">
        <w:rPr>
          <w:rFonts w:ascii="Times New Roman" w:hAnsi="Times New Roman"/>
          <w:b w:val="0"/>
          <w:i w:val="0"/>
        </w:rPr>
        <w:tab/>
      </w:r>
      <w:r w:rsidRPr="00706864">
        <w:rPr>
          <w:rFonts w:ascii="Times New Roman" w:hAnsi="Times New Roman"/>
          <w:b w:val="0"/>
          <w:i w:val="0"/>
        </w:rPr>
        <w:tab/>
      </w:r>
      <w:r w:rsidRPr="00706864">
        <w:rPr>
          <w:rFonts w:ascii="Times New Roman" w:hAnsi="Times New Roman"/>
          <w:b w:val="0"/>
          <w:i w:val="0"/>
        </w:rPr>
        <w:tab/>
      </w:r>
      <w:r>
        <w:rPr>
          <w:rFonts w:ascii="Times New Roman" w:hAnsi="Times New Roman"/>
          <w:b w:val="0"/>
          <w:i w:val="0"/>
        </w:rPr>
        <w:t>__________________</w:t>
      </w:r>
    </w:p>
    <w:p w:rsidR="00A44565" w:rsidRPr="00706864" w:rsidRDefault="00A44565" w:rsidP="00E10315">
      <w:pPr>
        <w:jc w:val="both"/>
      </w:pPr>
    </w:p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Pr="009400E8" w:rsidRDefault="00A44565" w:rsidP="00E10315">
      <w:pPr>
        <w:jc w:val="center"/>
        <w:rPr>
          <w:b/>
          <w:szCs w:val="28"/>
        </w:rPr>
      </w:pPr>
      <w:r w:rsidRPr="009400E8">
        <w:rPr>
          <w:b/>
          <w:szCs w:val="28"/>
        </w:rPr>
        <w:t>ЛИСТ СОГЛАСОВАНИЯ</w:t>
      </w:r>
    </w:p>
    <w:p w:rsidR="00A44565" w:rsidRDefault="00A44565" w:rsidP="00E10315">
      <w:pPr>
        <w:jc w:val="center"/>
        <w:rPr>
          <w:szCs w:val="28"/>
        </w:rPr>
      </w:pPr>
      <w:r>
        <w:rPr>
          <w:szCs w:val="28"/>
        </w:rPr>
        <w:t>проекта постановления администрации муниципального образования</w:t>
      </w:r>
    </w:p>
    <w:p w:rsidR="00A44565" w:rsidRDefault="00A44565" w:rsidP="00E10315">
      <w:pPr>
        <w:jc w:val="center"/>
        <w:rPr>
          <w:szCs w:val="28"/>
        </w:rPr>
      </w:pPr>
      <w:r>
        <w:rPr>
          <w:szCs w:val="28"/>
        </w:rPr>
        <w:t>Ленинградский район от _________________ № __________</w:t>
      </w:r>
    </w:p>
    <w:p w:rsidR="00A44565" w:rsidRPr="00AB1359" w:rsidRDefault="00A44565" w:rsidP="00E10315">
      <w:pPr>
        <w:jc w:val="center"/>
      </w:pPr>
      <w:r w:rsidRPr="002F059B">
        <w:t>«</w:t>
      </w:r>
      <w:r w:rsidRPr="00FB6744">
        <w:t xml:space="preserve">Об утверждении схемы расположения земельного участка на кадастровом плане территории и его площади в границах </w:t>
      </w:r>
      <w:r>
        <w:t>____________________________________________</w:t>
      </w:r>
      <w:r w:rsidRPr="002F059B">
        <w:t>»</w:t>
      </w:r>
    </w:p>
    <w:p w:rsidR="00A44565" w:rsidRDefault="00A44565" w:rsidP="00E10315">
      <w:pPr>
        <w:rPr>
          <w:szCs w:val="28"/>
        </w:rPr>
      </w:pPr>
    </w:p>
    <w:p w:rsidR="00A44565" w:rsidRDefault="00A44565" w:rsidP="00E10315">
      <w:pPr>
        <w:jc w:val="both"/>
      </w:pPr>
      <w:r>
        <w:t>Проект внесен:</w:t>
      </w:r>
    </w:p>
    <w:p w:rsidR="00A44565" w:rsidRPr="006770DB" w:rsidRDefault="00A44565" w:rsidP="00E10315">
      <w:pPr>
        <w:jc w:val="both"/>
        <w:rPr>
          <w:szCs w:val="28"/>
        </w:rPr>
      </w:pPr>
    </w:p>
    <w:p w:rsidR="00A44565" w:rsidRPr="00332F42" w:rsidRDefault="00A44565" w:rsidP="00E10315">
      <w:pPr>
        <w:rPr>
          <w:szCs w:val="28"/>
        </w:rPr>
      </w:pPr>
      <w:r>
        <w:rPr>
          <w:szCs w:val="28"/>
        </w:rPr>
        <w:t>У</w:t>
      </w:r>
      <w:r w:rsidRPr="00332F42">
        <w:rPr>
          <w:szCs w:val="28"/>
        </w:rPr>
        <w:t>правлени</w:t>
      </w:r>
      <w:r>
        <w:rPr>
          <w:szCs w:val="28"/>
        </w:rPr>
        <w:t>ем</w:t>
      </w:r>
      <w:r w:rsidRPr="00332F42">
        <w:rPr>
          <w:szCs w:val="28"/>
        </w:rPr>
        <w:t xml:space="preserve"> архитектуры </w:t>
      </w:r>
    </w:p>
    <w:p w:rsidR="00A44565" w:rsidRPr="00332F42" w:rsidRDefault="00A44565" w:rsidP="00E10315">
      <w:pPr>
        <w:rPr>
          <w:szCs w:val="28"/>
        </w:rPr>
      </w:pPr>
      <w:r w:rsidRPr="00332F42">
        <w:rPr>
          <w:szCs w:val="28"/>
        </w:rPr>
        <w:t xml:space="preserve">и градостроительства администрации </w:t>
      </w:r>
    </w:p>
    <w:p w:rsidR="00A44565" w:rsidRPr="00332F42" w:rsidRDefault="00A44565" w:rsidP="00E10315">
      <w:pPr>
        <w:rPr>
          <w:szCs w:val="28"/>
        </w:rPr>
      </w:pPr>
      <w:r w:rsidRPr="00332F42">
        <w:rPr>
          <w:szCs w:val="28"/>
        </w:rPr>
        <w:t xml:space="preserve">муниципального образования </w:t>
      </w:r>
    </w:p>
    <w:p w:rsidR="00A44565" w:rsidRPr="006770DB" w:rsidRDefault="00A44565" w:rsidP="00E10315">
      <w:pPr>
        <w:rPr>
          <w:szCs w:val="28"/>
        </w:rPr>
      </w:pPr>
      <w:r w:rsidRPr="00332F42">
        <w:rPr>
          <w:szCs w:val="28"/>
        </w:rPr>
        <w:t>Начальник</w:t>
      </w:r>
      <w:r>
        <w:rPr>
          <w:szCs w:val="28"/>
        </w:rPr>
        <w:t xml:space="preserve"> управления</w:t>
      </w:r>
      <w:r w:rsidRPr="00454038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</w:t>
      </w:r>
    </w:p>
    <w:p w:rsidR="00A44565" w:rsidRPr="006770DB" w:rsidRDefault="00A44565" w:rsidP="00E10315">
      <w:pPr>
        <w:rPr>
          <w:szCs w:val="28"/>
        </w:rPr>
      </w:pPr>
    </w:p>
    <w:p w:rsidR="00A44565" w:rsidRPr="00332F42" w:rsidRDefault="00A44565" w:rsidP="00E10315">
      <w:pPr>
        <w:rPr>
          <w:szCs w:val="28"/>
        </w:rPr>
      </w:pPr>
      <w:r w:rsidRPr="00332F42">
        <w:rPr>
          <w:szCs w:val="28"/>
        </w:rPr>
        <w:t>Проект согласован:</w:t>
      </w:r>
    </w:p>
    <w:p w:rsidR="00A44565" w:rsidRDefault="00A44565" w:rsidP="00E10315">
      <w:pPr>
        <w:rPr>
          <w:szCs w:val="28"/>
        </w:rPr>
      </w:pPr>
    </w:p>
    <w:p w:rsidR="00A44565" w:rsidRPr="00332F42" w:rsidRDefault="00A44565" w:rsidP="00E10315">
      <w:pPr>
        <w:rPr>
          <w:szCs w:val="28"/>
        </w:rPr>
      </w:pPr>
      <w:r w:rsidRPr="00332F42">
        <w:rPr>
          <w:szCs w:val="28"/>
        </w:rPr>
        <w:t xml:space="preserve">Первый заместитель главы </w:t>
      </w:r>
    </w:p>
    <w:p w:rsidR="00A44565" w:rsidRPr="006770DB" w:rsidRDefault="00A44565" w:rsidP="00E10315">
      <w:pPr>
        <w:rPr>
          <w:szCs w:val="28"/>
        </w:rPr>
      </w:pPr>
      <w:r w:rsidRPr="00332F42">
        <w:rPr>
          <w:szCs w:val="28"/>
        </w:rPr>
        <w:t xml:space="preserve">муниципального образования </w:t>
      </w:r>
      <w:r w:rsidRPr="00332F42">
        <w:rPr>
          <w:szCs w:val="28"/>
        </w:rPr>
        <w:tab/>
      </w:r>
      <w:r w:rsidRPr="00332F42">
        <w:rPr>
          <w:szCs w:val="28"/>
        </w:rPr>
        <w:tab/>
      </w:r>
      <w:r w:rsidRPr="00332F42">
        <w:rPr>
          <w:szCs w:val="28"/>
        </w:rPr>
        <w:tab/>
        <w:t xml:space="preserve">                   </w:t>
      </w:r>
      <w:r>
        <w:rPr>
          <w:szCs w:val="28"/>
        </w:rPr>
        <w:t xml:space="preserve">           _____________</w:t>
      </w:r>
    </w:p>
    <w:p w:rsidR="00A44565" w:rsidRDefault="00A44565" w:rsidP="00E10315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A44565" w:rsidRDefault="00A44565" w:rsidP="00E10315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    _____________</w:t>
      </w:r>
    </w:p>
    <w:p w:rsidR="00A44565" w:rsidRDefault="00A44565" w:rsidP="00E10315">
      <w:pPr>
        <w:rPr>
          <w:szCs w:val="28"/>
        </w:rPr>
      </w:pPr>
    </w:p>
    <w:p w:rsidR="00A44565" w:rsidRDefault="00A44565" w:rsidP="00E10315">
      <w:pPr>
        <w:rPr>
          <w:szCs w:val="28"/>
        </w:rPr>
      </w:pPr>
      <w:r>
        <w:rPr>
          <w:szCs w:val="28"/>
        </w:rPr>
        <w:t xml:space="preserve">Начальник отдела имущественных </w:t>
      </w:r>
    </w:p>
    <w:p w:rsidR="00A44565" w:rsidRDefault="00A44565" w:rsidP="00E10315">
      <w:pPr>
        <w:rPr>
          <w:szCs w:val="28"/>
        </w:rPr>
      </w:pPr>
      <w:r>
        <w:rPr>
          <w:szCs w:val="28"/>
        </w:rPr>
        <w:t xml:space="preserve">отношений администрации </w:t>
      </w:r>
    </w:p>
    <w:p w:rsidR="00A44565" w:rsidRPr="006770DB" w:rsidRDefault="00A44565" w:rsidP="00E10315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</w:t>
      </w:r>
    </w:p>
    <w:p w:rsidR="00A44565" w:rsidRDefault="00A44565" w:rsidP="00E10315">
      <w:pPr>
        <w:rPr>
          <w:szCs w:val="28"/>
        </w:rPr>
      </w:pPr>
    </w:p>
    <w:p w:rsidR="00A44565" w:rsidRPr="006770DB" w:rsidRDefault="00A44565" w:rsidP="00E10315">
      <w:pPr>
        <w:rPr>
          <w:szCs w:val="28"/>
        </w:rPr>
      </w:pPr>
    </w:p>
    <w:p w:rsidR="00A44565" w:rsidRPr="00332F42" w:rsidRDefault="00A44565" w:rsidP="00E10315">
      <w:pPr>
        <w:rPr>
          <w:szCs w:val="28"/>
        </w:rPr>
      </w:pPr>
      <w:r>
        <w:rPr>
          <w:szCs w:val="28"/>
        </w:rPr>
        <w:t>Н</w:t>
      </w:r>
      <w:r w:rsidRPr="00332F42">
        <w:rPr>
          <w:szCs w:val="28"/>
        </w:rPr>
        <w:t xml:space="preserve">ачальник юридического </w:t>
      </w:r>
    </w:p>
    <w:p w:rsidR="00A44565" w:rsidRPr="00332F42" w:rsidRDefault="00A44565" w:rsidP="00E10315">
      <w:pPr>
        <w:rPr>
          <w:szCs w:val="28"/>
        </w:rPr>
      </w:pPr>
      <w:r w:rsidRPr="00332F42">
        <w:rPr>
          <w:szCs w:val="28"/>
        </w:rPr>
        <w:t xml:space="preserve">отдела администрации </w:t>
      </w:r>
    </w:p>
    <w:p w:rsidR="00A44565" w:rsidRPr="006770DB" w:rsidRDefault="00A44565" w:rsidP="00E10315">
      <w:pPr>
        <w:rPr>
          <w:szCs w:val="28"/>
        </w:rPr>
      </w:pPr>
      <w:r w:rsidRPr="00332F42">
        <w:rPr>
          <w:szCs w:val="28"/>
        </w:rPr>
        <w:t xml:space="preserve">муниципального образования         </w:t>
      </w:r>
      <w:r w:rsidRPr="00332F42">
        <w:rPr>
          <w:szCs w:val="28"/>
        </w:rPr>
        <w:tab/>
      </w:r>
      <w:r w:rsidRPr="00332F42">
        <w:rPr>
          <w:szCs w:val="28"/>
        </w:rPr>
        <w:tab/>
        <w:t xml:space="preserve">             </w:t>
      </w:r>
      <w:r>
        <w:rPr>
          <w:szCs w:val="28"/>
        </w:rPr>
        <w:t xml:space="preserve">                         _____________</w:t>
      </w:r>
    </w:p>
    <w:p w:rsidR="00A44565" w:rsidRDefault="00A44565" w:rsidP="00E10315">
      <w:pPr>
        <w:rPr>
          <w:szCs w:val="28"/>
        </w:rPr>
      </w:pPr>
    </w:p>
    <w:p w:rsidR="00A44565" w:rsidRPr="00332F42" w:rsidRDefault="00A44565" w:rsidP="00E10315">
      <w:pPr>
        <w:rPr>
          <w:szCs w:val="28"/>
        </w:rPr>
      </w:pPr>
      <w:r w:rsidRPr="00332F42">
        <w:rPr>
          <w:szCs w:val="28"/>
        </w:rPr>
        <w:t xml:space="preserve">Начальник общего </w:t>
      </w:r>
    </w:p>
    <w:p w:rsidR="00A44565" w:rsidRPr="00332F42" w:rsidRDefault="00A44565" w:rsidP="00E10315">
      <w:pPr>
        <w:rPr>
          <w:szCs w:val="28"/>
        </w:rPr>
      </w:pPr>
      <w:r w:rsidRPr="00332F42">
        <w:rPr>
          <w:szCs w:val="28"/>
        </w:rPr>
        <w:t xml:space="preserve">отдела администрации </w:t>
      </w:r>
    </w:p>
    <w:p w:rsidR="00A44565" w:rsidRPr="006770DB" w:rsidRDefault="00A44565" w:rsidP="00E10315">
      <w:pPr>
        <w:rPr>
          <w:szCs w:val="28"/>
        </w:rPr>
      </w:pPr>
      <w:r w:rsidRPr="00332F42">
        <w:rPr>
          <w:szCs w:val="28"/>
        </w:rPr>
        <w:t>муниципального образования</w:t>
      </w:r>
      <w:r w:rsidRPr="00332F42">
        <w:rPr>
          <w:szCs w:val="28"/>
        </w:rPr>
        <w:tab/>
      </w:r>
      <w:r w:rsidRPr="00332F42">
        <w:rPr>
          <w:szCs w:val="28"/>
        </w:rPr>
        <w:tab/>
      </w:r>
      <w:r w:rsidRPr="00332F42">
        <w:rPr>
          <w:szCs w:val="28"/>
        </w:rPr>
        <w:tab/>
        <w:t xml:space="preserve">                         </w:t>
      </w:r>
      <w:r>
        <w:rPr>
          <w:szCs w:val="28"/>
        </w:rPr>
        <w:t xml:space="preserve">    _____________</w:t>
      </w:r>
    </w:p>
    <w:p w:rsidR="00A44565" w:rsidRPr="00332F42" w:rsidRDefault="00A44565" w:rsidP="00E10315">
      <w:pPr>
        <w:rPr>
          <w:szCs w:val="28"/>
        </w:rPr>
      </w:pPr>
    </w:p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/>
    <w:p w:rsidR="00A44565" w:rsidRDefault="00A44565" w:rsidP="00E10315">
      <w:pPr>
        <w:rPr>
          <w:b/>
        </w:rPr>
      </w:pPr>
    </w:p>
    <w:p w:rsidR="00A44565" w:rsidRDefault="00A44565" w:rsidP="00E10315">
      <w:pPr>
        <w:rPr>
          <w:b/>
        </w:rPr>
      </w:pPr>
    </w:p>
    <w:p w:rsidR="00A44565" w:rsidRDefault="00A44565" w:rsidP="00E10315">
      <w:pPr>
        <w:rPr>
          <w:b/>
        </w:rPr>
      </w:pPr>
    </w:p>
    <w:p w:rsidR="00A44565" w:rsidRDefault="00A44565" w:rsidP="00E10315">
      <w:pPr>
        <w:ind w:left="5387"/>
        <w:jc w:val="right"/>
        <w:rPr>
          <w:sz w:val="26"/>
          <w:szCs w:val="26"/>
        </w:rPr>
      </w:pPr>
    </w:p>
    <w:p w:rsidR="00A44565" w:rsidRDefault="00A44565" w:rsidP="00E10315">
      <w:pPr>
        <w:ind w:left="5387"/>
        <w:jc w:val="right"/>
        <w:rPr>
          <w:sz w:val="26"/>
          <w:szCs w:val="26"/>
        </w:rPr>
      </w:pPr>
    </w:p>
    <w:p w:rsidR="00A44565" w:rsidRPr="00740C4F" w:rsidRDefault="00A44565" w:rsidP="00E10315">
      <w:pPr>
        <w:ind w:left="5387"/>
        <w:jc w:val="center"/>
        <w:rPr>
          <w:sz w:val="26"/>
          <w:szCs w:val="26"/>
        </w:rPr>
      </w:pPr>
      <w:r w:rsidRPr="00740C4F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 6</w:t>
      </w:r>
    </w:p>
    <w:p w:rsidR="00A44565" w:rsidRDefault="00A44565" w:rsidP="00E10315">
      <w:pPr>
        <w:ind w:left="5387"/>
        <w:jc w:val="center"/>
        <w:rPr>
          <w:szCs w:val="28"/>
        </w:rPr>
      </w:pPr>
      <w:r w:rsidRPr="00BC2AC2">
        <w:rPr>
          <w:szCs w:val="28"/>
        </w:rPr>
        <w:t>к административному регламенту</w:t>
      </w:r>
    </w:p>
    <w:p w:rsidR="00A44565" w:rsidRDefault="00A44565" w:rsidP="00E10315">
      <w:pPr>
        <w:ind w:left="5387"/>
        <w:jc w:val="center"/>
        <w:rPr>
          <w:szCs w:val="28"/>
        </w:rPr>
      </w:pPr>
    </w:p>
    <w:p w:rsidR="00A44565" w:rsidRDefault="00A44565" w:rsidP="00E10315">
      <w:pPr>
        <w:jc w:val="center"/>
        <w:rPr>
          <w:b/>
          <w:szCs w:val="28"/>
        </w:rPr>
      </w:pPr>
      <w:r w:rsidRPr="001F7D41">
        <w:rPr>
          <w:b/>
          <w:szCs w:val="28"/>
        </w:rPr>
        <w:t>Управление</w:t>
      </w:r>
      <w:r>
        <w:rPr>
          <w:b/>
          <w:color w:val="FF0000"/>
          <w:szCs w:val="28"/>
        </w:rPr>
        <w:t xml:space="preserve"> </w:t>
      </w:r>
      <w:r w:rsidRPr="001F7D41">
        <w:rPr>
          <w:b/>
          <w:szCs w:val="28"/>
        </w:rPr>
        <w:t>архитектуры и градостроительства</w:t>
      </w:r>
      <w:r w:rsidRPr="001F7D41">
        <w:rPr>
          <w:b/>
          <w:color w:val="FF0000"/>
          <w:szCs w:val="28"/>
        </w:rPr>
        <w:t xml:space="preserve"> </w:t>
      </w:r>
      <w:r w:rsidRPr="001F7D41">
        <w:rPr>
          <w:b/>
          <w:szCs w:val="28"/>
        </w:rPr>
        <w:t xml:space="preserve">администрации </w:t>
      </w:r>
    </w:p>
    <w:p w:rsidR="00A44565" w:rsidRPr="001F7D41" w:rsidRDefault="00A44565" w:rsidP="00E10315">
      <w:pPr>
        <w:jc w:val="center"/>
        <w:rPr>
          <w:b/>
          <w:color w:val="FF0000"/>
          <w:szCs w:val="28"/>
        </w:rPr>
      </w:pPr>
      <w:r w:rsidRPr="001F7D41">
        <w:rPr>
          <w:b/>
          <w:szCs w:val="28"/>
        </w:rPr>
        <w:t>муниципального образования Ленинградский район</w:t>
      </w:r>
    </w:p>
    <w:p w:rsidR="00A44565" w:rsidRPr="001F7D41" w:rsidRDefault="00A44565" w:rsidP="00E10315">
      <w:pPr>
        <w:jc w:val="center"/>
        <w:rPr>
          <w:b/>
          <w:szCs w:val="28"/>
        </w:rPr>
      </w:pPr>
      <w:r w:rsidRPr="001F7D41">
        <w:rPr>
          <w:b/>
          <w:szCs w:val="28"/>
        </w:rPr>
        <w:t>ГРАДОСТРОИТЕЛЬНОЕ ЗАКЛЮЧЕНИЕ</w:t>
      </w:r>
    </w:p>
    <w:p w:rsidR="00A44565" w:rsidRPr="001F7D41" w:rsidRDefault="00A44565" w:rsidP="00E10315">
      <w:pPr>
        <w:jc w:val="center"/>
        <w:rPr>
          <w:szCs w:val="28"/>
          <w:u w:val="single"/>
        </w:rPr>
      </w:pPr>
      <w:r w:rsidRPr="001F7D41">
        <w:rPr>
          <w:szCs w:val="28"/>
          <w:u w:val="single"/>
        </w:rPr>
        <w:t xml:space="preserve">о формировании земельного участка и утверждении его </w:t>
      </w:r>
    </w:p>
    <w:p w:rsidR="00A44565" w:rsidRPr="001F7D41" w:rsidRDefault="00A44565" w:rsidP="00E10315">
      <w:pPr>
        <w:jc w:val="center"/>
        <w:rPr>
          <w:szCs w:val="28"/>
          <w:u w:val="single"/>
        </w:rPr>
      </w:pPr>
      <w:r w:rsidRPr="001F7D41">
        <w:rPr>
          <w:szCs w:val="28"/>
          <w:u w:val="single"/>
        </w:rPr>
        <w:t>границ и площади на кадастровом плане территории (схемы расположения)</w:t>
      </w:r>
    </w:p>
    <w:p w:rsidR="00A44565" w:rsidRDefault="00A44565" w:rsidP="00E10315">
      <w:pPr>
        <w:jc w:val="both"/>
      </w:pPr>
      <w:r w:rsidRPr="0039002E">
        <w:t>от "_____" __________ 20</w:t>
      </w:r>
      <w:r>
        <w:t xml:space="preserve">    </w:t>
      </w:r>
      <w:r w:rsidRPr="0039002E">
        <w:t xml:space="preserve"> г.         </w:t>
      </w:r>
      <w:r w:rsidRPr="0039002E">
        <w:tab/>
      </w:r>
      <w:r w:rsidRPr="0039002E">
        <w:tab/>
        <w:t xml:space="preserve">     </w:t>
      </w:r>
      <w:r>
        <w:t xml:space="preserve">                          </w:t>
      </w:r>
      <w:r w:rsidRPr="0039002E">
        <w:t xml:space="preserve">      </w:t>
      </w:r>
      <w:r>
        <w:t xml:space="preserve">  </w:t>
      </w:r>
      <w:r>
        <w:tab/>
      </w:r>
      <w:r>
        <w:tab/>
        <w:t xml:space="preserve"> </w:t>
      </w:r>
      <w:r w:rsidRPr="0039002E">
        <w:t xml:space="preserve">№_____ </w:t>
      </w:r>
    </w:p>
    <w:p w:rsidR="00A44565" w:rsidRPr="001F7D41" w:rsidRDefault="00A44565" w:rsidP="00E10315">
      <w:pPr>
        <w:jc w:val="both"/>
        <w:rPr>
          <w:b/>
          <w:szCs w:val="28"/>
        </w:rPr>
      </w:pPr>
      <w:r w:rsidRPr="001F7D41">
        <w:rPr>
          <w:b/>
          <w:szCs w:val="28"/>
        </w:rPr>
        <w:t>1. Характеристика земельного участка:</w:t>
      </w:r>
    </w:p>
    <w:p w:rsidR="00A44565" w:rsidRPr="001F7D41" w:rsidRDefault="00A44565" w:rsidP="00E10315">
      <w:pPr>
        <w:jc w:val="both"/>
        <w:rPr>
          <w:i/>
          <w:szCs w:val="28"/>
          <w:u w:val="single"/>
        </w:rPr>
      </w:pPr>
      <w:r w:rsidRPr="001F7D41">
        <w:rPr>
          <w:szCs w:val="28"/>
        </w:rPr>
        <w:t xml:space="preserve">1.1.  Адрес и местоположение земельного участка: </w:t>
      </w: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szCs w:val="28"/>
        </w:rPr>
        <w:t xml:space="preserve">1.2. Площадь: </w:t>
      </w: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szCs w:val="28"/>
        </w:rPr>
        <w:t>1.3. Территориальная зона, функциональное назначение в пределах которой н</w:t>
      </w:r>
      <w:r w:rsidRPr="001F7D41">
        <w:rPr>
          <w:szCs w:val="28"/>
        </w:rPr>
        <w:t>а</w:t>
      </w:r>
      <w:r w:rsidRPr="001F7D41">
        <w:rPr>
          <w:szCs w:val="28"/>
        </w:rPr>
        <w:t>ходится земельный участок:.</w:t>
      </w: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szCs w:val="28"/>
        </w:rPr>
        <w:t xml:space="preserve">1.4. Фактическое использование: </w:t>
      </w: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szCs w:val="28"/>
        </w:rPr>
        <w:t xml:space="preserve">1.5. Кадастровый квартал (номер) в пределах которого находится земельный участок: </w:t>
      </w: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szCs w:val="28"/>
        </w:rPr>
        <w:t>1.6. Категория земель:.</w:t>
      </w:r>
    </w:p>
    <w:p w:rsidR="00A44565" w:rsidRPr="001F7D41" w:rsidRDefault="00A44565" w:rsidP="00E10315">
      <w:pPr>
        <w:jc w:val="both"/>
        <w:rPr>
          <w:b/>
          <w:szCs w:val="28"/>
        </w:rPr>
      </w:pPr>
      <w:r w:rsidRPr="001F7D41">
        <w:rPr>
          <w:b/>
          <w:szCs w:val="28"/>
        </w:rPr>
        <w:t>2. Наличие на земельном участке:</w:t>
      </w: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szCs w:val="28"/>
        </w:rPr>
        <w:t>2.1. наличие ценных зеленных насаждений:</w:t>
      </w: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szCs w:val="28"/>
        </w:rPr>
        <w:t>2.2. наличие  геодезических знаков:</w:t>
      </w:r>
    </w:p>
    <w:p w:rsidR="00A44565" w:rsidRPr="001F7D41" w:rsidRDefault="00A44565" w:rsidP="00E10315">
      <w:pPr>
        <w:jc w:val="both"/>
        <w:rPr>
          <w:i/>
          <w:szCs w:val="28"/>
        </w:rPr>
      </w:pPr>
      <w:r w:rsidRPr="001F7D41">
        <w:rPr>
          <w:szCs w:val="28"/>
        </w:rPr>
        <w:t>2.3. наличие объектов инженерной, транспортной, социальной инфраструктур, находящихся в муниципальной или государственной собственности</w:t>
      </w:r>
      <w:r w:rsidRPr="001F7D41">
        <w:rPr>
          <w:i/>
          <w:szCs w:val="28"/>
        </w:rPr>
        <w:t>:</w:t>
      </w: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szCs w:val="28"/>
        </w:rPr>
        <w:t>2.4. наличие зданий и сооружений,  принадлежащих третьим лицам:</w:t>
      </w: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szCs w:val="28"/>
        </w:rPr>
        <w:t>2.5 местоположение участка относительно санитарно- защитных и других о</w:t>
      </w:r>
      <w:r w:rsidRPr="001F7D41">
        <w:rPr>
          <w:szCs w:val="28"/>
        </w:rPr>
        <w:t>х</w:t>
      </w:r>
      <w:r w:rsidRPr="001F7D41">
        <w:rPr>
          <w:szCs w:val="28"/>
        </w:rPr>
        <w:t>ранных:</w:t>
      </w:r>
    </w:p>
    <w:p w:rsidR="00A44565" w:rsidRPr="001F7D41" w:rsidRDefault="00A44565" w:rsidP="00E10315">
      <w:pPr>
        <w:jc w:val="both"/>
        <w:rPr>
          <w:b/>
          <w:szCs w:val="28"/>
        </w:rPr>
      </w:pPr>
      <w:r w:rsidRPr="001F7D41">
        <w:rPr>
          <w:b/>
          <w:szCs w:val="28"/>
        </w:rPr>
        <w:t xml:space="preserve">3.Перечень объектов недвижимости, их основная характеристика: </w:t>
      </w: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b/>
          <w:szCs w:val="28"/>
        </w:rPr>
        <w:t>4. Градостроительные ограничения:</w:t>
      </w:r>
      <w:r w:rsidRPr="001F7D41">
        <w:rPr>
          <w:szCs w:val="28"/>
        </w:rPr>
        <w:t xml:space="preserve"> </w:t>
      </w: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b/>
          <w:szCs w:val="28"/>
        </w:rPr>
        <w:t xml:space="preserve">5.Градостроительное заключение подготовлено на основании: </w:t>
      </w: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b/>
          <w:szCs w:val="28"/>
        </w:rPr>
        <w:t>Вывод:</w:t>
      </w:r>
      <w:r w:rsidRPr="001F7D41">
        <w:rPr>
          <w:b/>
          <w:i/>
          <w:szCs w:val="28"/>
        </w:rPr>
        <w:t xml:space="preserve"> </w:t>
      </w:r>
    </w:p>
    <w:p w:rsidR="00A44565" w:rsidRPr="00952F98" w:rsidRDefault="00A44565" w:rsidP="00E10315">
      <w:pPr>
        <w:jc w:val="both"/>
        <w:rPr>
          <w:i/>
          <w:u w:val="single"/>
        </w:rPr>
      </w:pP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szCs w:val="28"/>
        </w:rPr>
        <w:t xml:space="preserve">Настоящее градостроительное заключение действительно в течение года.    </w:t>
      </w:r>
    </w:p>
    <w:p w:rsidR="00A44565" w:rsidRPr="001F7D41" w:rsidRDefault="00A44565" w:rsidP="00E10315">
      <w:pPr>
        <w:jc w:val="both"/>
        <w:rPr>
          <w:szCs w:val="28"/>
        </w:rPr>
      </w:pP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szCs w:val="28"/>
        </w:rPr>
        <w:t xml:space="preserve">Приложение: </w:t>
      </w:r>
    </w:p>
    <w:p w:rsidR="00A44565" w:rsidRPr="001F7D41" w:rsidRDefault="00A44565" w:rsidP="00E10315">
      <w:pPr>
        <w:tabs>
          <w:tab w:val="left" w:pos="5317"/>
        </w:tabs>
        <w:jc w:val="both"/>
        <w:rPr>
          <w:szCs w:val="28"/>
        </w:rPr>
      </w:pPr>
    </w:p>
    <w:p w:rsidR="00A44565" w:rsidRPr="001F7D41" w:rsidRDefault="00A44565" w:rsidP="00E10315">
      <w:pPr>
        <w:tabs>
          <w:tab w:val="left" w:pos="5317"/>
        </w:tabs>
        <w:jc w:val="both"/>
        <w:rPr>
          <w:szCs w:val="28"/>
        </w:rPr>
      </w:pPr>
    </w:p>
    <w:p w:rsidR="00A44565" w:rsidRDefault="00A44565" w:rsidP="00E10315">
      <w:pPr>
        <w:tabs>
          <w:tab w:val="left" w:pos="5317"/>
        </w:tabs>
        <w:jc w:val="both"/>
      </w:pPr>
    </w:p>
    <w:p w:rsidR="00A44565" w:rsidRDefault="00A44565" w:rsidP="00E10315">
      <w:pPr>
        <w:tabs>
          <w:tab w:val="left" w:pos="5317"/>
        </w:tabs>
        <w:jc w:val="both"/>
      </w:pPr>
    </w:p>
    <w:p w:rsidR="00A44565" w:rsidRPr="001F7D41" w:rsidRDefault="00A44565" w:rsidP="00E10315">
      <w:pPr>
        <w:tabs>
          <w:tab w:val="left" w:pos="5317"/>
        </w:tabs>
        <w:jc w:val="both"/>
        <w:rPr>
          <w:szCs w:val="28"/>
        </w:rPr>
      </w:pPr>
      <w:r w:rsidRPr="001F7D41">
        <w:rPr>
          <w:szCs w:val="28"/>
        </w:rPr>
        <w:t>Начальник управления архитектуры</w:t>
      </w:r>
      <w:r w:rsidRPr="001F7D41">
        <w:rPr>
          <w:szCs w:val="28"/>
        </w:rPr>
        <w:tab/>
      </w:r>
    </w:p>
    <w:p w:rsidR="00A44565" w:rsidRPr="001F7D41" w:rsidRDefault="00A44565" w:rsidP="00E10315">
      <w:pPr>
        <w:jc w:val="both"/>
        <w:rPr>
          <w:szCs w:val="28"/>
        </w:rPr>
      </w:pPr>
      <w:r w:rsidRPr="001F7D41">
        <w:rPr>
          <w:szCs w:val="28"/>
        </w:rPr>
        <w:t>и градостроительства администрации</w:t>
      </w:r>
    </w:p>
    <w:p w:rsidR="00A44565" w:rsidRDefault="00A44565" w:rsidP="00E10315">
      <w:pPr>
        <w:jc w:val="both"/>
        <w:rPr>
          <w:szCs w:val="28"/>
        </w:rPr>
      </w:pPr>
      <w:r w:rsidRPr="001F7D41">
        <w:rPr>
          <w:szCs w:val="28"/>
        </w:rPr>
        <w:t xml:space="preserve">муниципального образования </w:t>
      </w:r>
    </w:p>
    <w:p w:rsidR="00A44565" w:rsidRPr="00991CDE" w:rsidRDefault="00A44565" w:rsidP="00E10315">
      <w:pPr>
        <w:jc w:val="both"/>
      </w:pPr>
      <w:r w:rsidRPr="001F7D41">
        <w:rPr>
          <w:szCs w:val="28"/>
        </w:rPr>
        <w:t>Ленинградский район</w:t>
      </w:r>
      <w:r>
        <w:t xml:space="preserve">                                                              _____________    </w:t>
      </w:r>
    </w:p>
    <w:p w:rsidR="00A44565" w:rsidRPr="00991CDE" w:rsidRDefault="00A44565" w:rsidP="00E10315">
      <w:pPr>
        <w:jc w:val="both"/>
        <w:rPr>
          <w:sz w:val="12"/>
          <w:szCs w:val="12"/>
        </w:rPr>
      </w:pPr>
      <w:r w:rsidRPr="00991CDE">
        <w:rPr>
          <w:sz w:val="12"/>
          <w:szCs w:val="12"/>
        </w:rPr>
        <w:t xml:space="preserve">                             М.П.                                                                                      </w:t>
      </w:r>
      <w:r>
        <w:rPr>
          <w:sz w:val="12"/>
          <w:szCs w:val="12"/>
        </w:rPr>
        <w:t xml:space="preserve">                                                                                                            </w:t>
      </w:r>
      <w:r w:rsidRPr="00991CDE">
        <w:rPr>
          <w:sz w:val="12"/>
          <w:szCs w:val="12"/>
        </w:rPr>
        <w:t xml:space="preserve"> (подпись)                                     (Ф.И.О.)</w:t>
      </w:r>
    </w:p>
    <w:p w:rsidR="00A44565" w:rsidRDefault="00A44565" w:rsidP="00E10315">
      <w:pPr>
        <w:jc w:val="both"/>
        <w:rPr>
          <w:sz w:val="22"/>
          <w:szCs w:val="22"/>
        </w:rPr>
      </w:pPr>
    </w:p>
    <w:p w:rsidR="00A44565" w:rsidRPr="00B22C61" w:rsidRDefault="00A44565" w:rsidP="00E10315">
      <w:pPr>
        <w:jc w:val="both"/>
        <w:rPr>
          <w:sz w:val="22"/>
          <w:szCs w:val="22"/>
          <w:u w:val="single"/>
        </w:rPr>
      </w:pPr>
      <w:r w:rsidRPr="001F7D41">
        <w:rPr>
          <w:szCs w:val="28"/>
        </w:rPr>
        <w:t>Исполнитель</w:t>
      </w:r>
      <w:r w:rsidRPr="00B22C61">
        <w:rPr>
          <w:sz w:val="22"/>
          <w:szCs w:val="22"/>
        </w:rPr>
        <w:t>:      </w:t>
      </w:r>
      <w:r w:rsidRPr="00E130A7">
        <w:rPr>
          <w:sz w:val="22"/>
          <w:szCs w:val="22"/>
        </w:rPr>
        <w:tab/>
      </w:r>
      <w:r w:rsidRPr="00E130A7">
        <w:rPr>
          <w:sz w:val="22"/>
          <w:szCs w:val="22"/>
        </w:rPr>
        <w:tab/>
      </w:r>
      <w:r w:rsidRPr="00E130A7">
        <w:rPr>
          <w:sz w:val="22"/>
          <w:szCs w:val="22"/>
        </w:rPr>
        <w:tab/>
      </w:r>
      <w:r w:rsidRPr="00E130A7">
        <w:rPr>
          <w:sz w:val="22"/>
          <w:szCs w:val="22"/>
        </w:rPr>
        <w:tab/>
      </w:r>
      <w:r w:rsidRPr="00E130A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20699">
        <w:rPr>
          <w:sz w:val="22"/>
          <w:szCs w:val="22"/>
        </w:rPr>
        <w:t xml:space="preserve">     </w:t>
      </w:r>
      <w:r w:rsidRPr="00B22C61">
        <w:rPr>
          <w:sz w:val="22"/>
          <w:szCs w:val="22"/>
        </w:rPr>
        <w:t>      </w:t>
      </w:r>
      <w:r>
        <w:rPr>
          <w:sz w:val="22"/>
          <w:szCs w:val="22"/>
        </w:rPr>
        <w:t xml:space="preserve">            ________________</w:t>
      </w:r>
      <w:r w:rsidRPr="00B22C61">
        <w:rPr>
          <w:sz w:val="22"/>
          <w:szCs w:val="22"/>
        </w:rPr>
        <w:t xml:space="preserve">  </w:t>
      </w:r>
    </w:p>
    <w:p w:rsidR="00A44565" w:rsidRPr="00E10315" w:rsidRDefault="00A44565" w:rsidP="00E10315">
      <w:pPr>
        <w:jc w:val="both"/>
        <w:rPr>
          <w:sz w:val="12"/>
          <w:szCs w:val="12"/>
        </w:rPr>
      </w:pPr>
      <w:r w:rsidRPr="00E076B7">
        <w:rPr>
          <w:sz w:val="16"/>
          <w:szCs w:val="16"/>
        </w:rPr>
        <w:t>                                         </w:t>
      </w:r>
      <w:r>
        <w:rPr>
          <w:sz w:val="16"/>
          <w:szCs w:val="16"/>
        </w:rPr>
        <w:t xml:space="preserve">             </w:t>
      </w:r>
      <w:r w:rsidRPr="00E076B7">
        <w:rPr>
          <w:sz w:val="16"/>
          <w:szCs w:val="16"/>
        </w:rPr>
        <w:t> </w:t>
      </w:r>
      <w:r w:rsidRPr="00820699">
        <w:rPr>
          <w:sz w:val="16"/>
          <w:szCs w:val="16"/>
        </w:rPr>
        <w:tab/>
      </w:r>
      <w:r w:rsidRPr="00820699">
        <w:rPr>
          <w:sz w:val="16"/>
          <w:szCs w:val="16"/>
        </w:rPr>
        <w:tab/>
      </w:r>
      <w:r w:rsidRPr="00820699">
        <w:rPr>
          <w:sz w:val="16"/>
          <w:szCs w:val="16"/>
        </w:rPr>
        <w:tab/>
      </w:r>
      <w:r w:rsidRPr="00820699">
        <w:rPr>
          <w:sz w:val="16"/>
          <w:szCs w:val="16"/>
        </w:rPr>
        <w:tab/>
      </w:r>
      <w:r w:rsidRPr="00820699">
        <w:rPr>
          <w:sz w:val="16"/>
          <w:szCs w:val="16"/>
        </w:rPr>
        <w:tab/>
      </w:r>
      <w:r w:rsidRPr="00820699">
        <w:rPr>
          <w:sz w:val="16"/>
          <w:szCs w:val="16"/>
        </w:rPr>
        <w:tab/>
      </w:r>
      <w:r w:rsidRPr="00991CDE">
        <w:rPr>
          <w:sz w:val="12"/>
          <w:szCs w:val="12"/>
        </w:rPr>
        <w:t xml:space="preserve">      </w:t>
      </w:r>
      <w:r>
        <w:rPr>
          <w:sz w:val="12"/>
          <w:szCs w:val="12"/>
        </w:rPr>
        <w:t xml:space="preserve">                     </w:t>
      </w:r>
      <w:r w:rsidRPr="00991CDE">
        <w:rPr>
          <w:sz w:val="12"/>
          <w:szCs w:val="12"/>
        </w:rPr>
        <w:t> (подпись)                                 (Ф.И.О.)      </w:t>
      </w:r>
    </w:p>
    <w:sectPr w:rsidR="00A44565" w:rsidRPr="00E10315" w:rsidSect="006D4C82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565" w:rsidRDefault="00A44565" w:rsidP="006D4C82">
      <w:r>
        <w:separator/>
      </w:r>
    </w:p>
  </w:endnote>
  <w:endnote w:type="continuationSeparator" w:id="0">
    <w:p w:rsidR="00A44565" w:rsidRDefault="00A44565" w:rsidP="006D4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565" w:rsidRDefault="00A44565" w:rsidP="006D4C82">
      <w:r>
        <w:separator/>
      </w:r>
    </w:p>
  </w:footnote>
  <w:footnote w:type="continuationSeparator" w:id="0">
    <w:p w:rsidR="00A44565" w:rsidRDefault="00A44565" w:rsidP="006D4C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565" w:rsidRDefault="00A44565">
    <w:pPr>
      <w:pStyle w:val="Header"/>
      <w:jc w:val="center"/>
    </w:pPr>
    <w:fldSimple w:instr=" PAGE   \* MERGEFORMAT ">
      <w:r>
        <w:rPr>
          <w:noProof/>
        </w:rPr>
        <w:t>25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142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7BE"/>
    <w:rsid w:val="00013EC9"/>
    <w:rsid w:val="00014DCE"/>
    <w:rsid w:val="00023968"/>
    <w:rsid w:val="00031982"/>
    <w:rsid w:val="000339B1"/>
    <w:rsid w:val="00060F13"/>
    <w:rsid w:val="0006674C"/>
    <w:rsid w:val="00074457"/>
    <w:rsid w:val="0009286B"/>
    <w:rsid w:val="000A0CFC"/>
    <w:rsid w:val="000C08C2"/>
    <w:rsid w:val="000D5FD5"/>
    <w:rsid w:val="000D69FD"/>
    <w:rsid w:val="00103852"/>
    <w:rsid w:val="001045B5"/>
    <w:rsid w:val="00114E41"/>
    <w:rsid w:val="00115151"/>
    <w:rsid w:val="00123A66"/>
    <w:rsid w:val="001331DF"/>
    <w:rsid w:val="001335C2"/>
    <w:rsid w:val="00137D36"/>
    <w:rsid w:val="00141C82"/>
    <w:rsid w:val="00145FDF"/>
    <w:rsid w:val="00151340"/>
    <w:rsid w:val="00165083"/>
    <w:rsid w:val="00167AA0"/>
    <w:rsid w:val="001855C0"/>
    <w:rsid w:val="00196A3D"/>
    <w:rsid w:val="001A7296"/>
    <w:rsid w:val="001B21BD"/>
    <w:rsid w:val="001B35A2"/>
    <w:rsid w:val="001C4F09"/>
    <w:rsid w:val="001C693B"/>
    <w:rsid w:val="001D2D77"/>
    <w:rsid w:val="001D75B2"/>
    <w:rsid w:val="001F7D41"/>
    <w:rsid w:val="00215D9E"/>
    <w:rsid w:val="00294716"/>
    <w:rsid w:val="00295AED"/>
    <w:rsid w:val="002B19EF"/>
    <w:rsid w:val="002B3BEB"/>
    <w:rsid w:val="002B6132"/>
    <w:rsid w:val="002C438B"/>
    <w:rsid w:val="002C463A"/>
    <w:rsid w:val="002D1121"/>
    <w:rsid w:val="002F059B"/>
    <w:rsid w:val="00307C18"/>
    <w:rsid w:val="00310EF2"/>
    <w:rsid w:val="003243E4"/>
    <w:rsid w:val="00325488"/>
    <w:rsid w:val="00332F42"/>
    <w:rsid w:val="0034276F"/>
    <w:rsid w:val="0034653B"/>
    <w:rsid w:val="0035442F"/>
    <w:rsid w:val="00373C74"/>
    <w:rsid w:val="00382801"/>
    <w:rsid w:val="00385D67"/>
    <w:rsid w:val="0039002E"/>
    <w:rsid w:val="003A3C3A"/>
    <w:rsid w:val="003B1106"/>
    <w:rsid w:val="003B74CD"/>
    <w:rsid w:val="003C79CC"/>
    <w:rsid w:val="003F5338"/>
    <w:rsid w:val="00422543"/>
    <w:rsid w:val="004447BD"/>
    <w:rsid w:val="00454038"/>
    <w:rsid w:val="00464243"/>
    <w:rsid w:val="004835F0"/>
    <w:rsid w:val="0048623F"/>
    <w:rsid w:val="004A6029"/>
    <w:rsid w:val="004A79D6"/>
    <w:rsid w:val="004C7653"/>
    <w:rsid w:val="004D033E"/>
    <w:rsid w:val="004F06DA"/>
    <w:rsid w:val="00520354"/>
    <w:rsid w:val="00522E4B"/>
    <w:rsid w:val="0052447D"/>
    <w:rsid w:val="005269A1"/>
    <w:rsid w:val="005343AE"/>
    <w:rsid w:val="005401E6"/>
    <w:rsid w:val="00540365"/>
    <w:rsid w:val="00561C8C"/>
    <w:rsid w:val="00562254"/>
    <w:rsid w:val="00565CD5"/>
    <w:rsid w:val="005665CE"/>
    <w:rsid w:val="005841B2"/>
    <w:rsid w:val="00586AC3"/>
    <w:rsid w:val="00587370"/>
    <w:rsid w:val="00591E07"/>
    <w:rsid w:val="00595613"/>
    <w:rsid w:val="00597862"/>
    <w:rsid w:val="00597B91"/>
    <w:rsid w:val="005A1822"/>
    <w:rsid w:val="005B6965"/>
    <w:rsid w:val="005D7C86"/>
    <w:rsid w:val="005E59CE"/>
    <w:rsid w:val="005F2899"/>
    <w:rsid w:val="00602C26"/>
    <w:rsid w:val="006055F7"/>
    <w:rsid w:val="00614D50"/>
    <w:rsid w:val="006172A2"/>
    <w:rsid w:val="00617B95"/>
    <w:rsid w:val="00627E8A"/>
    <w:rsid w:val="00633412"/>
    <w:rsid w:val="0064112B"/>
    <w:rsid w:val="00645163"/>
    <w:rsid w:val="006473C6"/>
    <w:rsid w:val="00661AE3"/>
    <w:rsid w:val="006635C8"/>
    <w:rsid w:val="00674D09"/>
    <w:rsid w:val="006770DB"/>
    <w:rsid w:val="00677198"/>
    <w:rsid w:val="00696893"/>
    <w:rsid w:val="006B626D"/>
    <w:rsid w:val="006C1AB1"/>
    <w:rsid w:val="006D4C82"/>
    <w:rsid w:val="006E28BB"/>
    <w:rsid w:val="006E610E"/>
    <w:rsid w:val="006F067F"/>
    <w:rsid w:val="00703B57"/>
    <w:rsid w:val="00706864"/>
    <w:rsid w:val="00723276"/>
    <w:rsid w:val="00727F98"/>
    <w:rsid w:val="00736E99"/>
    <w:rsid w:val="00740C4F"/>
    <w:rsid w:val="007426C4"/>
    <w:rsid w:val="00743FF1"/>
    <w:rsid w:val="007446F9"/>
    <w:rsid w:val="00783D69"/>
    <w:rsid w:val="007A35D0"/>
    <w:rsid w:val="007A3ED2"/>
    <w:rsid w:val="007C1479"/>
    <w:rsid w:val="007C2228"/>
    <w:rsid w:val="007C7FF8"/>
    <w:rsid w:val="007D06C0"/>
    <w:rsid w:val="007D371A"/>
    <w:rsid w:val="007D6BE0"/>
    <w:rsid w:val="007E6D54"/>
    <w:rsid w:val="007E727A"/>
    <w:rsid w:val="007F0BF0"/>
    <w:rsid w:val="00820699"/>
    <w:rsid w:val="00832672"/>
    <w:rsid w:val="008423A9"/>
    <w:rsid w:val="00864023"/>
    <w:rsid w:val="008D4A95"/>
    <w:rsid w:val="008F18D3"/>
    <w:rsid w:val="008F563F"/>
    <w:rsid w:val="00900C49"/>
    <w:rsid w:val="00903C8B"/>
    <w:rsid w:val="0092052E"/>
    <w:rsid w:val="00921223"/>
    <w:rsid w:val="00922D56"/>
    <w:rsid w:val="009400E8"/>
    <w:rsid w:val="00952F98"/>
    <w:rsid w:val="00956C12"/>
    <w:rsid w:val="00964919"/>
    <w:rsid w:val="00967081"/>
    <w:rsid w:val="00970615"/>
    <w:rsid w:val="009725FC"/>
    <w:rsid w:val="0098398E"/>
    <w:rsid w:val="009858DC"/>
    <w:rsid w:val="00991CDE"/>
    <w:rsid w:val="009A40A0"/>
    <w:rsid w:val="009A5433"/>
    <w:rsid w:val="009A7821"/>
    <w:rsid w:val="009B21C7"/>
    <w:rsid w:val="009D0F97"/>
    <w:rsid w:val="009E1889"/>
    <w:rsid w:val="009E2F87"/>
    <w:rsid w:val="009E71E9"/>
    <w:rsid w:val="009F14DE"/>
    <w:rsid w:val="009F335B"/>
    <w:rsid w:val="00A03365"/>
    <w:rsid w:val="00A04D50"/>
    <w:rsid w:val="00A22106"/>
    <w:rsid w:val="00A23A1F"/>
    <w:rsid w:val="00A33D1C"/>
    <w:rsid w:val="00A44565"/>
    <w:rsid w:val="00A47A24"/>
    <w:rsid w:val="00A66FC4"/>
    <w:rsid w:val="00A7088C"/>
    <w:rsid w:val="00AB1359"/>
    <w:rsid w:val="00AB3F0E"/>
    <w:rsid w:val="00AD37AC"/>
    <w:rsid w:val="00B22C61"/>
    <w:rsid w:val="00B276BC"/>
    <w:rsid w:val="00B41BD7"/>
    <w:rsid w:val="00B454CD"/>
    <w:rsid w:val="00B60EFA"/>
    <w:rsid w:val="00B64C81"/>
    <w:rsid w:val="00B65B42"/>
    <w:rsid w:val="00B726BB"/>
    <w:rsid w:val="00B82635"/>
    <w:rsid w:val="00B9094B"/>
    <w:rsid w:val="00B916FB"/>
    <w:rsid w:val="00B96582"/>
    <w:rsid w:val="00BB7A73"/>
    <w:rsid w:val="00BC2AC2"/>
    <w:rsid w:val="00BC4470"/>
    <w:rsid w:val="00BE1C20"/>
    <w:rsid w:val="00BF2F1F"/>
    <w:rsid w:val="00BF7E6A"/>
    <w:rsid w:val="00C17C1D"/>
    <w:rsid w:val="00C2198A"/>
    <w:rsid w:val="00C21CC8"/>
    <w:rsid w:val="00C273E1"/>
    <w:rsid w:val="00C33A25"/>
    <w:rsid w:val="00C538F2"/>
    <w:rsid w:val="00C6017F"/>
    <w:rsid w:val="00C647FD"/>
    <w:rsid w:val="00C66CB4"/>
    <w:rsid w:val="00CA0BEF"/>
    <w:rsid w:val="00CA17CF"/>
    <w:rsid w:val="00CB522F"/>
    <w:rsid w:val="00CB57F6"/>
    <w:rsid w:val="00CD05AA"/>
    <w:rsid w:val="00CD0873"/>
    <w:rsid w:val="00CF5E7C"/>
    <w:rsid w:val="00CF7660"/>
    <w:rsid w:val="00D00BA6"/>
    <w:rsid w:val="00D06845"/>
    <w:rsid w:val="00D13703"/>
    <w:rsid w:val="00D16413"/>
    <w:rsid w:val="00D216F3"/>
    <w:rsid w:val="00D2393F"/>
    <w:rsid w:val="00D31FE5"/>
    <w:rsid w:val="00D46FB5"/>
    <w:rsid w:val="00D561F5"/>
    <w:rsid w:val="00D63D8A"/>
    <w:rsid w:val="00D676CD"/>
    <w:rsid w:val="00D709B7"/>
    <w:rsid w:val="00D77295"/>
    <w:rsid w:val="00DB3E92"/>
    <w:rsid w:val="00DD3137"/>
    <w:rsid w:val="00DF3292"/>
    <w:rsid w:val="00DF7513"/>
    <w:rsid w:val="00E059DC"/>
    <w:rsid w:val="00E076B7"/>
    <w:rsid w:val="00E10315"/>
    <w:rsid w:val="00E130A7"/>
    <w:rsid w:val="00E132B6"/>
    <w:rsid w:val="00E170EC"/>
    <w:rsid w:val="00E22B26"/>
    <w:rsid w:val="00E25C16"/>
    <w:rsid w:val="00E37AF6"/>
    <w:rsid w:val="00E40EB9"/>
    <w:rsid w:val="00E47595"/>
    <w:rsid w:val="00E5053D"/>
    <w:rsid w:val="00E5643D"/>
    <w:rsid w:val="00E65CFC"/>
    <w:rsid w:val="00E90D8F"/>
    <w:rsid w:val="00E97A90"/>
    <w:rsid w:val="00EB4EC1"/>
    <w:rsid w:val="00ED16D7"/>
    <w:rsid w:val="00ED1820"/>
    <w:rsid w:val="00EE44EE"/>
    <w:rsid w:val="00EE65B2"/>
    <w:rsid w:val="00EF0E4C"/>
    <w:rsid w:val="00F1455F"/>
    <w:rsid w:val="00F1515E"/>
    <w:rsid w:val="00F24664"/>
    <w:rsid w:val="00F30992"/>
    <w:rsid w:val="00F52213"/>
    <w:rsid w:val="00F70011"/>
    <w:rsid w:val="00F72176"/>
    <w:rsid w:val="00F73879"/>
    <w:rsid w:val="00F80FD4"/>
    <w:rsid w:val="00F827BE"/>
    <w:rsid w:val="00F87FC0"/>
    <w:rsid w:val="00FB6534"/>
    <w:rsid w:val="00FB6744"/>
    <w:rsid w:val="00FC5766"/>
    <w:rsid w:val="00FF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43"/>
    <w:rPr>
      <w:rFonts w:cs="Arial"/>
      <w:bCs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0315"/>
    <w:pPr>
      <w:keepNext/>
      <w:spacing w:before="240" w:after="60"/>
      <w:outlineLvl w:val="1"/>
    </w:pPr>
    <w:rPr>
      <w:rFonts w:ascii="Cambria" w:hAnsi="Cambria" w:cs="Times New Roman"/>
      <w:b/>
      <w:i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10315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">
    <w:name w:val="Стиль1"/>
    <w:basedOn w:val="Normal"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styleId="Title">
    <w:name w:val="Title"/>
    <w:basedOn w:val="Normal"/>
    <w:link w:val="TitleChar"/>
    <w:uiPriority w:val="99"/>
    <w:qFormat/>
    <w:rsid w:val="00586AC3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">
    <w:name w:val="Стиль2"/>
    <w:basedOn w:val="Normal"/>
    <w:autoRedefine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customStyle="1" w:styleId="ConsPlusTitle">
    <w:name w:val="ConsPlusTitle"/>
    <w:uiPriority w:val="99"/>
    <w:rsid w:val="00F827B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827B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827B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94716"/>
    <w:rPr>
      <w:rFonts w:cs="Times New Roman"/>
      <w:color w:val="0000FF"/>
      <w:u w:val="single"/>
    </w:rPr>
  </w:style>
  <w:style w:type="paragraph" w:customStyle="1" w:styleId="10">
    <w:name w:val="марк список 1"/>
    <w:basedOn w:val="Normal"/>
    <w:uiPriority w:val="99"/>
    <w:rsid w:val="008F18D3"/>
    <w:pPr>
      <w:tabs>
        <w:tab w:val="left" w:pos="360"/>
      </w:tabs>
      <w:spacing w:before="120" w:after="120"/>
      <w:jc w:val="both"/>
    </w:pPr>
    <w:rPr>
      <w:rFonts w:cs="Times New Roman"/>
      <w:bCs w:val="0"/>
      <w:sz w:val="24"/>
      <w:lang w:eastAsia="ar-SA"/>
    </w:rPr>
  </w:style>
  <w:style w:type="paragraph" w:customStyle="1" w:styleId="11">
    <w:name w:val="нум список 1"/>
    <w:basedOn w:val="10"/>
    <w:uiPriority w:val="99"/>
    <w:rsid w:val="008F18D3"/>
  </w:style>
  <w:style w:type="paragraph" w:styleId="NoSpacing">
    <w:name w:val="No Spacing"/>
    <w:uiPriority w:val="99"/>
    <w:qFormat/>
    <w:rsid w:val="006E28BB"/>
    <w:rPr>
      <w:rFonts w:ascii="Calibri" w:hAnsi="Calibri"/>
    </w:rPr>
  </w:style>
  <w:style w:type="paragraph" w:styleId="NormalWeb">
    <w:name w:val="Normal (Web)"/>
    <w:basedOn w:val="Normal"/>
    <w:uiPriority w:val="99"/>
    <w:rsid w:val="00522E4B"/>
    <w:pPr>
      <w:spacing w:before="100" w:beforeAutospacing="1" w:after="119"/>
    </w:pPr>
    <w:rPr>
      <w:rFonts w:cs="Times New Roman"/>
      <w:bCs w:val="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10315"/>
    <w:pPr>
      <w:spacing w:after="120" w:line="480" w:lineRule="auto"/>
      <w:ind w:left="283"/>
    </w:pPr>
    <w:rPr>
      <w:rFonts w:cs="Times New Roman"/>
      <w:bCs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10315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E10315"/>
    <w:pPr>
      <w:spacing w:after="120"/>
      <w:ind w:left="283"/>
    </w:pPr>
    <w:rPr>
      <w:rFonts w:cs="Times New Roman"/>
      <w:bCs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10315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6D4C8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4C82"/>
    <w:rPr>
      <w:rFonts w:cs="Arial"/>
      <w:bCs/>
      <w:sz w:val="28"/>
    </w:rPr>
  </w:style>
  <w:style w:type="paragraph" w:styleId="Footer">
    <w:name w:val="footer"/>
    <w:basedOn w:val="Normal"/>
    <w:link w:val="FooterChar"/>
    <w:uiPriority w:val="99"/>
    <w:rsid w:val="006D4C8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4C82"/>
    <w:rPr>
      <w:rFonts w:cs="Arial"/>
      <w:bCs/>
      <w:sz w:val="28"/>
    </w:rPr>
  </w:style>
  <w:style w:type="paragraph" w:styleId="BalloonText">
    <w:name w:val="Balloon Text"/>
    <w:basedOn w:val="Normal"/>
    <w:link w:val="BalloonTextChar"/>
    <w:uiPriority w:val="99"/>
    <w:rsid w:val="00F30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30992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B427928BE923B084EE65939254391D75E669BCD1E80F48AABBFF8F6FFE74D7BE193248C66AC9A366A93S1u3H" TargetMode="External"/><Relationship Id="rId13" Type="http://schemas.openxmlformats.org/officeDocument/2006/relationships/image" Target="media/image1.wmf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1B427928BE923B084EE65939254391D75E669BCD1E80F48AABBFF8F6FFE74D7BE193248C66AC9A366893S1u5H" TargetMode="External"/><Relationship Id="rId12" Type="http://schemas.openxmlformats.org/officeDocument/2006/relationships/hyperlink" Target="consultantplus://offline/ref=331B427928BE923B084EE65939254391D75E669BCD1E80F48AABBFF8F6FFE74D7BE193248C66AC9A366B98S1u6H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pgu.krasnodar.ru/" TargetMode="External"/><Relationship Id="rId11" Type="http://schemas.openxmlformats.org/officeDocument/2006/relationships/hyperlink" Target="consultantplus://offline/ref=331B427928BE923B084EE65939254391D75E669BCD1E80F48AABBFF8F6FFE74D7BE193248C66AC9A366B9AS1u3H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331B427928BE923B084EE65939254391D75E669BCD1E80F48AABBFF8F6FFE74D7BE193248C66AC9A366B98S1u6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31B427928BE923B084EE65939254391D75E669BCD1E80F48AABBFF8F6FFE74D7BE193248C66AC9A366B9AS1u3H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263</TotalTime>
  <Pages>25</Pages>
  <Words>7396</Words>
  <Characters>-32766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Пользоваель МО</dc:creator>
  <cp:keywords/>
  <dc:description/>
  <cp:lastModifiedBy>Пользователь МО</cp:lastModifiedBy>
  <cp:revision>14</cp:revision>
  <cp:lastPrinted>2012-07-04T09:18:00Z</cp:lastPrinted>
  <dcterms:created xsi:type="dcterms:W3CDTF">2012-03-29T09:31:00Z</dcterms:created>
  <dcterms:modified xsi:type="dcterms:W3CDTF">2012-07-04T09:19:00Z</dcterms:modified>
</cp:coreProperties>
</file>